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AA02" w14:textId="59BD2B31" w:rsidR="00644FF1" w:rsidRPr="00A869A9" w:rsidRDefault="008F3A62">
      <w:pPr>
        <w:pStyle w:val="Heading5"/>
        <w:tabs>
          <w:tab w:val="left" w:pos="1985"/>
        </w:tabs>
        <w:spacing w:after="120"/>
        <w:ind w:left="1985" w:hanging="1985"/>
        <w:jc w:val="center"/>
        <w:rPr>
          <w:rFonts w:cs="Arial"/>
          <w:sz w:val="20"/>
          <w:lang w:val="en-DE"/>
        </w:rPr>
      </w:pPr>
      <w:r>
        <w:rPr>
          <w:rFonts w:cs="Arial"/>
          <w:sz w:val="20"/>
          <w:lang w:val="en-DE"/>
        </w:rPr>
        <w:t xml:space="preserve">Proposed </w:t>
      </w:r>
      <w:r w:rsidR="003B6DFF" w:rsidRPr="000472D1">
        <w:rPr>
          <w:rFonts w:cs="Arial"/>
          <w:sz w:val="20"/>
          <w:lang w:val="en-US"/>
        </w:rPr>
        <w:t xml:space="preserve">Agenda </w:t>
      </w:r>
      <w:r w:rsidR="00644FF1" w:rsidRPr="000472D1">
        <w:rPr>
          <w:rFonts w:cs="Arial"/>
          <w:sz w:val="20"/>
          <w:lang w:val="en-US"/>
        </w:rPr>
        <w:t>for TSG CT#</w:t>
      </w:r>
      <w:r w:rsidR="00A869A9">
        <w:rPr>
          <w:rFonts w:cs="Arial"/>
          <w:sz w:val="20"/>
          <w:lang w:val="en-DE"/>
        </w:rPr>
        <w:t>10</w:t>
      </w:r>
      <w:r w:rsidR="007319FA">
        <w:rPr>
          <w:rFonts w:cs="Arial"/>
          <w:sz w:val="20"/>
          <w:lang w:val="en-DE"/>
        </w:rPr>
        <w:t>2</w:t>
      </w:r>
    </w:p>
    <w:tbl>
      <w:tblPr>
        <w:tblW w:w="197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gridCol w:w="4484"/>
      </w:tblGrid>
      <w:tr w:rsidR="00D4121D" w:rsidRPr="000472D1" w14:paraId="474D82EA" w14:textId="77777777" w:rsidTr="003A6009">
        <w:trPr>
          <w:gridAfter w:val="1"/>
          <w:wAfter w:w="4484" w:type="dxa"/>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5314BBB3" w:rsidR="00644FF1" w:rsidRPr="00B56ADB" w:rsidRDefault="00C60EDA" w:rsidP="005A6956">
            <w:pPr>
              <w:pStyle w:val="EndnoteText"/>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B56ADB">
              <w:rPr>
                <w:rFonts w:ascii="Arial" w:hAnsi="Arial" w:cs="Arial"/>
                <w:b/>
                <w:color w:val="0000FF"/>
                <w:highlight w:val="yellow"/>
                <w:lang w:val="en-US"/>
              </w:rPr>
              <w:br/>
            </w:r>
            <w:r w:rsidRPr="000472D1">
              <w:rPr>
                <w:rFonts w:ascii="Arial" w:hAnsi="Arial" w:cs="Arial"/>
                <w:b/>
                <w:color w:val="0000FF"/>
                <w:highlight w:val="yellow"/>
                <w:lang w:val="en-US"/>
              </w:rPr>
              <w:t>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63BD8">
              <w:rPr>
                <w:rFonts w:ascii="Arial" w:hAnsi="Arial" w:cs="Arial"/>
                <w:b/>
                <w:color w:val="0000FF"/>
                <w:highlight w:val="yellow"/>
                <w:lang w:val="en-US"/>
              </w:rPr>
              <w:t>(UTC)</w:t>
            </w:r>
            <w:r w:rsidRPr="000472D1">
              <w:rPr>
                <w:rFonts w:ascii="Arial" w:hAnsi="Arial" w:cs="Arial"/>
                <w:b/>
                <w:color w:val="0000FF"/>
                <w:highlight w:val="yellow"/>
                <w:lang w:val="en-US"/>
              </w:rPr>
              <w:t xml:space="preserve"> on Monday.</w:t>
            </w:r>
            <w:r w:rsidR="00B56ADB">
              <w:rPr>
                <w:rFonts w:ascii="Arial" w:hAnsi="Arial" w:cs="Arial"/>
                <w:b/>
                <w:color w:val="0000FF"/>
                <w:highlight w:val="yellow"/>
                <w:lang w:val="en-US"/>
              </w:rPr>
              <w:br/>
            </w:r>
            <w:r w:rsidRPr="000472D1">
              <w:rPr>
                <w:rFonts w:ascii="Arial" w:hAnsi="Arial" w:cs="Arial"/>
                <w:b/>
                <w:color w:val="0000FF"/>
                <w:highlight w:val="yellow"/>
                <w:lang w:val="en-US"/>
              </w:rP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B56ADB">
              <w:rPr>
                <w:rFonts w:ascii="Arial" w:hAnsi="Arial" w:cs="Arial"/>
                <w:b/>
                <w:color w:val="0000FF"/>
                <w:highlight w:val="yellow"/>
                <w:lang w:val="en-US"/>
              </w:rPr>
              <w:t xml:space="preserve"> </w:t>
            </w:r>
            <w:r w:rsidR="00B63BD8">
              <w:rPr>
                <w:rFonts w:ascii="Arial" w:hAnsi="Arial" w:cs="Arial"/>
                <w:b/>
                <w:color w:val="0000FF"/>
                <w:highlight w:val="yellow"/>
                <w:lang w:val="en-US"/>
              </w:rPr>
              <w:t>(UTC)</w:t>
            </w:r>
          </w:p>
        </w:tc>
      </w:tr>
      <w:tr w:rsidR="00D4121D" w:rsidRPr="000472D1" w14:paraId="5F67EF8C"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3A6009">
        <w:trPr>
          <w:gridAfter w:val="1"/>
          <w:wAfter w:w="4484" w:type="dxa"/>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3A6009">
        <w:trPr>
          <w:gridAfter w:val="1"/>
          <w:wAfter w:w="4484" w:type="dxa"/>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3A6009">
        <w:trPr>
          <w:gridAfter w:val="1"/>
          <w:wAfter w:w="4484" w:type="dxa"/>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311DEC">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311DEC">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5705822" w14:textId="7057EAC9" w:rsidR="002D1564" w:rsidRPr="0005226A" w:rsidRDefault="00EF36EE" w:rsidP="002D1564">
            <w:pPr>
              <w:spacing w:after="0"/>
              <w:rPr>
                <w:rFonts w:ascii="Arial" w:hAnsi="Arial" w:cs="Arial"/>
                <w:lang w:val="en-US"/>
              </w:rPr>
            </w:pPr>
            <w:hyperlink r:id="rId9" w:tgtFrame="_blank" w:history="1">
              <w:r w:rsidR="002A2005" w:rsidRPr="0005226A">
                <w:rPr>
                  <w:rStyle w:val="Hyperlink"/>
                  <w:rFonts w:ascii="Arial" w:hAnsi="Arial" w:cs="Arial"/>
                  <w:lang w:val="en-US"/>
                </w:rPr>
                <w:t>CP</w:t>
              </w:r>
              <w:r w:rsidR="002A2005" w:rsidRPr="0005226A">
                <w:rPr>
                  <w:rStyle w:val="Hyperlink"/>
                  <w:rFonts w:ascii="Arial" w:hAnsi="Arial" w:cs="Arial"/>
                  <w:lang w:val="en-US"/>
                </w:rPr>
                <w:noBreakHyphen/>
                <w:t xml:space="preserve">232001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1F1E193" w14:textId="77777777" w:rsidR="002D1564" w:rsidRPr="0005226A" w:rsidRDefault="002D1564" w:rsidP="002D1564">
            <w:pPr>
              <w:spacing w:after="0"/>
              <w:rPr>
                <w:rFonts w:ascii="Arial" w:hAnsi="Arial" w:cs="Arial"/>
              </w:rPr>
            </w:pPr>
            <w:r w:rsidRPr="0005226A">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47679A58" w14:textId="4ED3D22A" w:rsidR="002D1564" w:rsidRPr="0005226A" w:rsidRDefault="002D1564" w:rsidP="002D1564">
            <w:pPr>
              <w:overflowPunct/>
              <w:spacing w:after="0"/>
              <w:textAlignment w:val="auto"/>
              <w:rPr>
                <w:rFonts w:ascii="Arial" w:eastAsia="MS Mincho" w:hAnsi="Arial" w:cs="Arial"/>
                <w:lang w:val="en-US" w:eastAsia="de-DE"/>
              </w:rPr>
            </w:pPr>
            <w:r w:rsidRPr="0005226A">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6C9908EB" w14:textId="31A50881" w:rsidR="002D1564" w:rsidRPr="000A128E" w:rsidRDefault="002D1564" w:rsidP="002D1564">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306748B0"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05226A">
              <w:rPr>
                <w:rFonts w:ascii="Arial" w:hAnsi="Arial" w:cs="Arial"/>
              </w:rPr>
              <w:t>Meeting dates:</w:t>
            </w:r>
          </w:p>
          <w:p w14:paraId="055C6766" w14:textId="77777777" w:rsidR="003E444D" w:rsidRPr="0005226A" w:rsidRDefault="003E444D" w:rsidP="003E444D">
            <w:pPr>
              <w:rPr>
                <w:rFonts w:ascii="Arial" w:hAnsi="Arial" w:cs="Arial"/>
                <w:lang w:val="en-US"/>
              </w:rPr>
            </w:pPr>
            <w:r w:rsidRPr="0005226A">
              <w:rPr>
                <w:rFonts w:ascii="Arial" w:hAnsi="Arial" w:cs="Arial"/>
                <w:lang w:val="en-US"/>
              </w:rPr>
              <w:t xml:space="preserve">This meeting will be held: </w:t>
            </w:r>
          </w:p>
          <w:p w14:paraId="44F77744" w14:textId="2F5E60C7" w:rsidR="003E444D" w:rsidRPr="0005226A" w:rsidRDefault="003E444D" w:rsidP="00521A88">
            <w:pPr>
              <w:numPr>
                <w:ilvl w:val="0"/>
                <w:numId w:val="5"/>
              </w:numPr>
              <w:tabs>
                <w:tab w:val="clear" w:pos="720"/>
                <w:tab w:val="num" w:pos="380"/>
              </w:tabs>
              <w:ind w:left="380" w:hanging="283"/>
              <w:rPr>
                <w:rFonts w:ascii="Arial" w:hAnsi="Arial" w:cs="Arial"/>
                <w:lang w:val="en-US"/>
              </w:rPr>
            </w:pPr>
            <w:r w:rsidRPr="0005226A">
              <w:rPr>
                <w:rFonts w:ascii="Arial" w:hAnsi="Arial" w:cs="Arial"/>
                <w:lang w:val="en-US"/>
              </w:rPr>
              <w:t xml:space="preserve">From Mon, </w:t>
            </w:r>
            <w:r w:rsidR="007319FA">
              <w:rPr>
                <w:rFonts w:ascii="Arial" w:hAnsi="Arial" w:cs="Arial"/>
                <w:lang w:val="en-DE"/>
              </w:rPr>
              <w:t>Dec</w:t>
            </w:r>
            <w:r w:rsidR="00B56ADB" w:rsidRPr="0005226A">
              <w:rPr>
                <w:rFonts w:ascii="Arial" w:hAnsi="Arial" w:cs="Arial"/>
                <w:lang w:val="en-DE"/>
              </w:rPr>
              <w:t>ember</w:t>
            </w:r>
            <w:r w:rsidRPr="0005226A">
              <w:rPr>
                <w:rFonts w:ascii="Arial" w:hAnsi="Arial" w:cs="Arial"/>
                <w:lang w:val="en-US"/>
              </w:rPr>
              <w:t xml:space="preserve"> </w:t>
            </w:r>
            <w:r w:rsidR="00A869A9" w:rsidRPr="0005226A">
              <w:rPr>
                <w:rFonts w:ascii="Arial" w:hAnsi="Arial" w:cs="Arial"/>
                <w:lang w:val="en-DE"/>
              </w:rPr>
              <w:t>1</w:t>
            </w:r>
            <w:r w:rsidR="00A8389E" w:rsidRPr="0005226A">
              <w:rPr>
                <w:rFonts w:ascii="Arial" w:hAnsi="Arial" w:cs="Arial"/>
                <w:lang w:val="en-DE"/>
              </w:rPr>
              <w:t>1</w:t>
            </w:r>
            <w:r w:rsidRPr="0005226A">
              <w:rPr>
                <w:rFonts w:ascii="Arial" w:hAnsi="Arial" w:cs="Arial"/>
                <w:lang w:val="en-US"/>
              </w:rPr>
              <w:t xml:space="preserve">, 2023, 09h00 </w:t>
            </w:r>
            <w:r w:rsidR="00A869A9" w:rsidRPr="0005226A">
              <w:rPr>
                <w:rFonts w:ascii="Arial" w:hAnsi="Arial" w:cs="Arial"/>
                <w:lang w:val="en-DE"/>
              </w:rPr>
              <w:t>(UTC)</w:t>
            </w:r>
          </w:p>
          <w:p w14:paraId="64A742EB" w14:textId="60415BFB" w:rsidR="003E444D" w:rsidRPr="0005226A" w:rsidRDefault="003E444D" w:rsidP="00521A88">
            <w:pPr>
              <w:numPr>
                <w:ilvl w:val="0"/>
                <w:numId w:val="5"/>
              </w:numPr>
              <w:tabs>
                <w:tab w:val="clear" w:pos="720"/>
                <w:tab w:val="num" w:pos="380"/>
              </w:tabs>
              <w:ind w:left="380" w:hanging="283"/>
              <w:rPr>
                <w:rFonts w:ascii="Arial" w:hAnsi="Arial" w:cs="Arial"/>
                <w:lang w:val="en-US"/>
              </w:rPr>
            </w:pPr>
            <w:r w:rsidRPr="0005226A">
              <w:rPr>
                <w:rFonts w:ascii="Arial" w:hAnsi="Arial" w:cs="Arial"/>
                <w:lang w:val="en-US"/>
              </w:rPr>
              <w:t xml:space="preserve">Until Tue, </w:t>
            </w:r>
            <w:r w:rsidR="007319FA">
              <w:rPr>
                <w:rFonts w:ascii="Arial" w:hAnsi="Arial" w:cs="Arial"/>
                <w:lang w:val="en-DE"/>
              </w:rPr>
              <w:t>Dec</w:t>
            </w:r>
            <w:r w:rsidR="00B56ADB" w:rsidRPr="0005226A">
              <w:rPr>
                <w:rFonts w:ascii="Arial" w:hAnsi="Arial" w:cs="Arial"/>
                <w:lang w:val="en-DE"/>
              </w:rPr>
              <w:t>ember</w:t>
            </w:r>
            <w:r w:rsidRPr="0005226A">
              <w:rPr>
                <w:rFonts w:ascii="Arial" w:hAnsi="Arial" w:cs="Arial"/>
                <w:lang w:val="en-US"/>
              </w:rPr>
              <w:t xml:space="preserve"> </w:t>
            </w:r>
            <w:r w:rsidR="00A869A9" w:rsidRPr="0005226A">
              <w:rPr>
                <w:rFonts w:ascii="Arial" w:hAnsi="Arial" w:cs="Arial"/>
                <w:lang w:val="en-DE"/>
              </w:rPr>
              <w:t>1</w:t>
            </w:r>
            <w:r w:rsidR="00A8389E" w:rsidRPr="0005226A">
              <w:rPr>
                <w:rFonts w:ascii="Arial" w:hAnsi="Arial" w:cs="Arial"/>
                <w:lang w:val="en-DE"/>
              </w:rPr>
              <w:t>2</w:t>
            </w:r>
            <w:r w:rsidRPr="0005226A">
              <w:rPr>
                <w:rFonts w:ascii="Arial" w:hAnsi="Arial" w:cs="Arial"/>
                <w:lang w:val="en-US"/>
              </w:rPr>
              <w:t xml:space="preserve">, 2023, 17h30 </w:t>
            </w:r>
            <w:r w:rsidR="00A869A9" w:rsidRPr="0005226A">
              <w:rPr>
                <w:rFonts w:ascii="Arial" w:hAnsi="Arial" w:cs="Arial"/>
                <w:lang w:val="en-DE"/>
              </w:rPr>
              <w:t>(UTC)</w:t>
            </w:r>
          </w:p>
          <w:p w14:paraId="7FBF1BB1" w14:textId="77777777" w:rsidR="003E444D" w:rsidRPr="0005226A" w:rsidRDefault="003E444D" w:rsidP="003E444D">
            <w:pPr>
              <w:rPr>
                <w:rFonts w:ascii="Arial" w:hAnsi="Arial" w:cs="Arial"/>
                <w:lang w:val="en-US"/>
              </w:rPr>
            </w:pPr>
            <w:r w:rsidRPr="0005226A">
              <w:rPr>
                <w:rFonts w:ascii="Arial" w:hAnsi="Arial" w:cs="Arial"/>
                <w:lang w:val="en-US"/>
              </w:rPr>
              <w:t>A one-way audio stream (Listen-Only) will be provided in a best-effort mode for remote delegates that will not be able to attend the meeting</w:t>
            </w:r>
          </w:p>
          <w:p w14:paraId="61964BD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Email list:</w:t>
            </w:r>
          </w:p>
          <w:p w14:paraId="5DE8385E" w14:textId="77777777" w:rsidR="003E444D" w:rsidRPr="0005226A" w:rsidRDefault="003E444D" w:rsidP="003E444D">
            <w:pPr>
              <w:rPr>
                <w:rFonts w:ascii="Arial" w:hAnsi="Arial" w:cs="Arial"/>
              </w:rPr>
            </w:pPr>
            <w:r w:rsidRPr="0005226A">
              <w:rPr>
                <w:rFonts w:ascii="Arial" w:hAnsi="Arial" w:cs="Arial"/>
              </w:rPr>
              <w:t xml:space="preserve">The CT email reflector will be used: </w:t>
            </w:r>
            <w:hyperlink r:id="rId10" w:history="1">
              <w:r w:rsidRPr="0005226A">
                <w:rPr>
                  <w:rStyle w:val="Hyperlink"/>
                  <w:rFonts w:ascii="Arial" w:hAnsi="Arial" w:cs="Arial"/>
                </w:rPr>
                <w:t>3GPP_TSG_CT@list.etsi.org</w:t>
              </w:r>
            </w:hyperlink>
            <w:r w:rsidRPr="0005226A">
              <w:rPr>
                <w:rFonts w:ascii="Arial" w:hAnsi="Arial" w:cs="Arial"/>
              </w:rPr>
              <w:t xml:space="preserve"> </w:t>
            </w:r>
          </w:p>
          <w:p w14:paraId="30C75002"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Microsoft Teams Meetings:</w:t>
            </w:r>
          </w:p>
          <w:p w14:paraId="695518BE" w14:textId="77777777" w:rsidR="003E444D" w:rsidRPr="0005226A" w:rsidRDefault="003E444D" w:rsidP="003E444D">
            <w:pPr>
              <w:rPr>
                <w:rFonts w:ascii="Arial" w:hAnsi="Arial" w:cs="Arial"/>
                <w:lang w:val="en-US"/>
              </w:rPr>
            </w:pPr>
            <w:r w:rsidRPr="0005226A">
              <w:rPr>
                <w:rFonts w:ascii="Arial" w:hAnsi="Arial" w:cs="Arial"/>
                <w:lang w:val="en-US"/>
              </w:rPr>
              <w:t xml:space="preserve">During this meeting, we will have daily online session using Teams Meeting (TM), </w:t>
            </w:r>
          </w:p>
          <w:p w14:paraId="00A31DD3" w14:textId="77777777" w:rsidR="003E444D" w:rsidRPr="0005226A" w:rsidRDefault="003E444D" w:rsidP="003E444D">
            <w:pPr>
              <w:rPr>
                <w:rFonts w:ascii="Arial" w:hAnsi="Arial" w:cs="Arial"/>
                <w:lang w:val="en-US"/>
              </w:rPr>
            </w:pPr>
            <w:r w:rsidRPr="0005226A">
              <w:rPr>
                <w:rFonts w:ascii="Arial" w:hAnsi="Arial" w:cs="Arial"/>
                <w:lang w:val="en-US"/>
              </w:rPr>
              <w:t>Team Meeting Sessions for remote participants</w:t>
            </w:r>
          </w:p>
          <w:p w14:paraId="0CBBD13E" w14:textId="06B5F401" w:rsidR="003E444D" w:rsidRPr="0005226A" w:rsidRDefault="003E444D" w:rsidP="00521A88">
            <w:pPr>
              <w:pStyle w:val="ListParagraph"/>
              <w:numPr>
                <w:ilvl w:val="0"/>
                <w:numId w:val="7"/>
              </w:numPr>
              <w:rPr>
                <w:rFonts w:ascii="Arial" w:hAnsi="Arial" w:cs="Arial"/>
                <w:lang w:val="en-US"/>
              </w:rPr>
            </w:pPr>
            <w:r w:rsidRPr="0005226A">
              <w:rPr>
                <w:rFonts w:ascii="Arial" w:hAnsi="Arial" w:cs="Arial"/>
                <w:lang w:val="en-US"/>
              </w:rPr>
              <w:t xml:space="preserve">in </w:t>
            </w:r>
            <w:proofErr w:type="gramStart"/>
            <w:r w:rsidR="00E43E33">
              <w:rPr>
                <w:rFonts w:ascii="Arial" w:hAnsi="Arial" w:cs="Arial"/>
                <w:lang w:val="en-DE"/>
              </w:rPr>
              <w:t>2 way</w:t>
            </w:r>
            <w:proofErr w:type="gramEnd"/>
            <w:r w:rsidRPr="0005226A">
              <w:rPr>
                <w:rFonts w:ascii="Arial" w:hAnsi="Arial" w:cs="Arial"/>
                <w:lang w:val="en-US"/>
              </w:rPr>
              <w:t xml:space="preserve"> mode</w:t>
            </w:r>
          </w:p>
          <w:p w14:paraId="1C56E3BC" w14:textId="77777777" w:rsidR="003E444D" w:rsidRPr="0005226A" w:rsidRDefault="003E444D" w:rsidP="00521A88">
            <w:pPr>
              <w:pStyle w:val="ListParagraph"/>
              <w:numPr>
                <w:ilvl w:val="0"/>
                <w:numId w:val="7"/>
              </w:numPr>
              <w:rPr>
                <w:rFonts w:ascii="Arial" w:hAnsi="Arial" w:cs="Arial"/>
                <w:lang w:val="en-US"/>
              </w:rPr>
            </w:pPr>
            <w:r w:rsidRPr="0005226A">
              <w:rPr>
                <w:rFonts w:ascii="Arial" w:hAnsi="Arial" w:cs="Arial"/>
                <w:lang w:val="en-US"/>
              </w:rPr>
              <w:t>Sharing of documents being projected in the meeting room</w:t>
            </w:r>
          </w:p>
          <w:p w14:paraId="4C6B68B8" w14:textId="59E72C91" w:rsidR="003E444D" w:rsidRPr="0005226A" w:rsidRDefault="003E444D" w:rsidP="003E444D">
            <w:pPr>
              <w:rPr>
                <w:rFonts w:ascii="Arial" w:hAnsi="Arial" w:cs="Arial"/>
              </w:rPr>
            </w:pPr>
            <w:r w:rsidRPr="0005226A">
              <w:rPr>
                <w:rFonts w:ascii="Arial" w:hAnsi="Arial" w:cs="Arial"/>
              </w:rPr>
              <w:t xml:space="preserve">Mon, </w:t>
            </w:r>
            <w:r w:rsidR="007319FA">
              <w:rPr>
                <w:rFonts w:ascii="Arial" w:hAnsi="Arial" w:cs="Arial"/>
                <w:lang w:val="en-DE"/>
              </w:rPr>
              <w:t>Dec</w:t>
            </w:r>
            <w:r w:rsidR="00B56ADB" w:rsidRPr="0005226A">
              <w:rPr>
                <w:rFonts w:ascii="Arial" w:hAnsi="Arial" w:cs="Arial"/>
              </w:rPr>
              <w:t>ember</w:t>
            </w:r>
            <w:r w:rsidRPr="0005226A">
              <w:rPr>
                <w:rFonts w:ascii="Arial" w:hAnsi="Arial" w:cs="Arial"/>
              </w:rPr>
              <w:t xml:space="preserve"> </w:t>
            </w:r>
            <w:r w:rsidR="009F06C3" w:rsidRPr="0005226A">
              <w:rPr>
                <w:rFonts w:ascii="Arial" w:hAnsi="Arial" w:cs="Arial"/>
              </w:rPr>
              <w:t>1</w:t>
            </w:r>
            <w:r w:rsidR="00A8389E" w:rsidRPr="0005226A">
              <w:rPr>
                <w:rFonts w:ascii="Arial" w:hAnsi="Arial" w:cs="Arial"/>
                <w:lang w:val="en-DE"/>
              </w:rPr>
              <w:t>1</w:t>
            </w:r>
            <w:r w:rsidRPr="0005226A">
              <w:rPr>
                <w:rFonts w:ascii="Arial" w:hAnsi="Arial" w:cs="Arial"/>
              </w:rPr>
              <w:t xml:space="preserve">: 09h00-17h30 </w:t>
            </w:r>
            <w:r w:rsidR="00A869A9" w:rsidRPr="0005226A">
              <w:rPr>
                <w:rFonts w:ascii="Arial" w:hAnsi="Arial" w:cs="Arial"/>
                <w:lang w:val="en-DE"/>
              </w:rPr>
              <w:t>UTC</w:t>
            </w:r>
          </w:p>
          <w:p w14:paraId="4F9D2CA1" w14:textId="06AF4B55" w:rsidR="003E444D" w:rsidRPr="0005226A" w:rsidRDefault="003E444D" w:rsidP="003E444D">
            <w:pPr>
              <w:rPr>
                <w:rFonts w:ascii="Arial" w:hAnsi="Arial" w:cs="Arial"/>
                <w:lang w:val="en-US"/>
              </w:rPr>
            </w:pPr>
            <w:r w:rsidRPr="0005226A">
              <w:rPr>
                <w:rFonts w:ascii="Arial" w:hAnsi="Arial" w:cs="Arial"/>
                <w:lang w:val="en-US"/>
              </w:rPr>
              <w:t xml:space="preserve">Tue, </w:t>
            </w:r>
            <w:r w:rsidR="00E9377B">
              <w:rPr>
                <w:rFonts w:ascii="Arial" w:hAnsi="Arial" w:cs="Arial"/>
                <w:lang w:val="en-DE"/>
              </w:rPr>
              <w:t>Dec</w:t>
            </w:r>
            <w:proofErr w:type="spellStart"/>
            <w:r w:rsidR="00B56ADB" w:rsidRPr="0005226A">
              <w:rPr>
                <w:rFonts w:ascii="Arial" w:hAnsi="Arial" w:cs="Arial"/>
                <w:lang w:val="en-US"/>
              </w:rPr>
              <w:t>tember</w:t>
            </w:r>
            <w:proofErr w:type="spellEnd"/>
            <w:r w:rsidRPr="0005226A">
              <w:rPr>
                <w:rFonts w:ascii="Arial" w:hAnsi="Arial" w:cs="Arial"/>
                <w:lang w:val="en-US"/>
              </w:rPr>
              <w:t xml:space="preserve"> </w:t>
            </w:r>
            <w:r w:rsidR="009F06C3" w:rsidRPr="0005226A">
              <w:rPr>
                <w:rFonts w:ascii="Arial" w:hAnsi="Arial" w:cs="Arial"/>
                <w:lang w:val="en-US"/>
              </w:rPr>
              <w:t>1</w:t>
            </w:r>
            <w:r w:rsidR="00A8389E" w:rsidRPr="0005226A">
              <w:rPr>
                <w:rFonts w:ascii="Arial" w:hAnsi="Arial" w:cs="Arial"/>
                <w:lang w:val="en-DE"/>
              </w:rPr>
              <w:t>2</w:t>
            </w:r>
            <w:r w:rsidRPr="0005226A">
              <w:rPr>
                <w:rFonts w:ascii="Arial" w:hAnsi="Arial" w:cs="Arial"/>
                <w:lang w:val="en-US"/>
              </w:rPr>
              <w:t xml:space="preserve">:  09h00-17h30 </w:t>
            </w:r>
            <w:r w:rsidR="00A869A9" w:rsidRPr="0005226A">
              <w:rPr>
                <w:rFonts w:ascii="Arial" w:hAnsi="Arial" w:cs="Arial"/>
                <w:lang w:val="en-DE"/>
              </w:rPr>
              <w:t>UTC</w:t>
            </w:r>
          </w:p>
          <w:p w14:paraId="5BC5ED1C"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lang w:val="en-US"/>
              </w:rPr>
              <w:t>Guidance:</w:t>
            </w:r>
          </w:p>
          <w:p w14:paraId="53263618" w14:textId="3E2E7FB4" w:rsidR="003E444D" w:rsidRPr="0005226A" w:rsidRDefault="003E444D" w:rsidP="003E444D">
            <w:pPr>
              <w:rPr>
                <w:rFonts w:ascii="Arial" w:hAnsi="Arial" w:cs="Arial"/>
                <w:lang w:val="en-US"/>
              </w:rPr>
            </w:pPr>
            <w:r w:rsidRPr="0005226A">
              <w:rPr>
                <w:rFonts w:ascii="Arial" w:hAnsi="Arial" w:cs="Arial"/>
                <w:lang w:val="en-US"/>
              </w:rPr>
              <w:t>In the document CP-23</w:t>
            </w:r>
            <w:r w:rsidR="00F92FAD">
              <w:rPr>
                <w:rFonts w:ascii="Arial" w:hAnsi="Arial" w:cs="Arial"/>
                <w:lang w:val="en-DE"/>
              </w:rPr>
              <w:t>3</w:t>
            </w:r>
            <w:r w:rsidRPr="0005226A">
              <w:rPr>
                <w:rFonts w:ascii="Arial" w:hAnsi="Arial" w:cs="Arial"/>
                <w:lang w:val="en-US"/>
              </w:rPr>
              <w:t>002, you will find useful info regarding:</w:t>
            </w:r>
          </w:p>
          <w:p w14:paraId="7BF61846"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General meeting info</w:t>
            </w:r>
          </w:p>
          <w:p w14:paraId="2B0E224D"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Deadlines</w:t>
            </w:r>
          </w:p>
          <w:p w14:paraId="5846BAF7"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Recommendations on the email exchange</w:t>
            </w:r>
          </w:p>
          <w:p w14:paraId="2C7F6B26"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lastRenderedPageBreak/>
              <w:t>Details on the approval process</w:t>
            </w:r>
          </w:p>
          <w:p w14:paraId="2F3E6D58"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Use of Microsoft Teams Meeting</w:t>
            </w:r>
          </w:p>
          <w:p w14:paraId="08F588F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Time plan:</w:t>
            </w:r>
          </w:p>
          <w:p w14:paraId="5A6A5845" w14:textId="1CE4351A"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bookmarkStart w:id="2" w:name="_Hlk151372178"/>
            <w:r w:rsidRPr="0005226A">
              <w:rPr>
                <w:rFonts w:ascii="Arial" w:hAnsi="Arial" w:cs="Arial"/>
                <w:b/>
                <w:bCs/>
                <w:lang w:val="en-US"/>
              </w:rPr>
              <w:t>Opening of CT#</w:t>
            </w:r>
            <w:r w:rsidR="00A869A9" w:rsidRPr="0005226A">
              <w:rPr>
                <w:rFonts w:ascii="Arial" w:hAnsi="Arial" w:cs="Arial"/>
                <w:b/>
                <w:bCs/>
                <w:lang w:val="en-DE"/>
              </w:rPr>
              <w:t>10</w:t>
            </w:r>
            <w:r w:rsidR="00D82F51">
              <w:rPr>
                <w:rFonts w:ascii="Arial" w:hAnsi="Arial" w:cs="Arial"/>
                <w:b/>
                <w:bCs/>
                <w:lang w:val="en-DE"/>
              </w:rPr>
              <w:t>2</w:t>
            </w:r>
            <w:r w:rsidRPr="0005226A">
              <w:rPr>
                <w:rFonts w:ascii="Arial" w:hAnsi="Arial" w:cs="Arial"/>
                <w:b/>
                <w:bCs/>
                <w:lang w:val="en-US"/>
              </w:rPr>
              <w:t xml:space="preserve">: Mon, </w:t>
            </w:r>
            <w:r w:rsidR="00E9377B">
              <w:rPr>
                <w:rFonts w:ascii="Arial" w:hAnsi="Arial" w:cs="Arial"/>
                <w:b/>
                <w:bCs/>
                <w:lang w:val="en-DE"/>
              </w:rPr>
              <w:t>Dec</w:t>
            </w:r>
            <w:r w:rsidR="00B56ADB" w:rsidRPr="0005226A">
              <w:rPr>
                <w:rFonts w:ascii="Arial" w:hAnsi="Arial" w:cs="Arial"/>
                <w:b/>
                <w:bCs/>
                <w:lang w:val="en-DE"/>
              </w:rPr>
              <w:t>ember</w:t>
            </w:r>
            <w:r w:rsidRPr="0005226A">
              <w:rPr>
                <w:rFonts w:ascii="Arial" w:hAnsi="Arial" w:cs="Arial"/>
                <w:b/>
                <w:bCs/>
                <w:lang w:val="en-US"/>
              </w:rPr>
              <w:t xml:space="preserve"> </w:t>
            </w:r>
            <w:r w:rsidR="00A869A9" w:rsidRPr="0005226A">
              <w:rPr>
                <w:rFonts w:ascii="Arial" w:hAnsi="Arial" w:cs="Arial"/>
                <w:b/>
                <w:bCs/>
                <w:lang w:val="en-DE"/>
              </w:rPr>
              <w:t>1</w:t>
            </w:r>
            <w:r w:rsidR="00E9377B">
              <w:rPr>
                <w:rFonts w:ascii="Arial" w:hAnsi="Arial" w:cs="Arial"/>
                <w:b/>
                <w:bCs/>
                <w:lang w:val="en-DE"/>
              </w:rPr>
              <w:t>1</w:t>
            </w:r>
            <w:r w:rsidRPr="0005226A">
              <w:rPr>
                <w:rFonts w:ascii="Arial" w:hAnsi="Arial" w:cs="Arial"/>
                <w:b/>
                <w:bCs/>
                <w:lang w:val="en-US"/>
              </w:rPr>
              <w:t xml:space="preserve">, 09h00 </w:t>
            </w:r>
            <w:r w:rsidR="00A869A9" w:rsidRPr="0005226A">
              <w:rPr>
                <w:rFonts w:ascii="Arial" w:hAnsi="Arial" w:cs="Arial"/>
                <w:b/>
                <w:bCs/>
                <w:lang w:val="en-US"/>
              </w:rPr>
              <w:t>(UTC)</w:t>
            </w:r>
          </w:p>
          <w:p w14:paraId="1E708020" w14:textId="64AE79F2"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1: Mon, </w:t>
            </w:r>
            <w:r w:rsidR="00E9377B">
              <w:rPr>
                <w:rFonts w:ascii="Arial" w:hAnsi="Arial" w:cs="Arial"/>
                <w:b/>
                <w:bCs/>
                <w:lang w:val="en-DE"/>
              </w:rPr>
              <w:t>Dec</w:t>
            </w:r>
            <w:bookmarkStart w:id="3" w:name="_GoBack"/>
            <w:bookmarkEnd w:id="3"/>
            <w:r w:rsidR="00B56ADB" w:rsidRPr="0005226A">
              <w:rPr>
                <w:rFonts w:ascii="Arial" w:hAnsi="Arial" w:cs="Arial"/>
                <w:b/>
                <w:bCs/>
                <w:lang w:val="en-DE"/>
              </w:rPr>
              <w:t>ember</w:t>
            </w:r>
            <w:r w:rsidRPr="0005226A">
              <w:rPr>
                <w:rFonts w:ascii="Arial" w:hAnsi="Arial" w:cs="Arial"/>
                <w:b/>
                <w:bCs/>
                <w:lang w:val="en-US"/>
              </w:rPr>
              <w:t xml:space="preserve"> </w:t>
            </w:r>
            <w:r w:rsidR="004F5561" w:rsidRPr="0005226A">
              <w:rPr>
                <w:rFonts w:ascii="Arial" w:hAnsi="Arial" w:cs="Arial"/>
                <w:b/>
                <w:bCs/>
                <w:lang w:val="en-DE"/>
              </w:rPr>
              <w:t>1</w:t>
            </w:r>
            <w:r w:rsidR="00E9377B">
              <w:rPr>
                <w:rFonts w:ascii="Arial" w:hAnsi="Arial" w:cs="Arial"/>
                <w:b/>
                <w:bCs/>
                <w:lang w:val="en-DE"/>
              </w:rPr>
              <w:t>1</w:t>
            </w:r>
            <w:r w:rsidRPr="0005226A">
              <w:rPr>
                <w:rFonts w:ascii="Arial" w:hAnsi="Arial" w:cs="Arial"/>
                <w:b/>
                <w:bCs/>
                <w:lang w:val="en-US"/>
              </w:rPr>
              <w:t xml:space="preserve">,  09h00 – 17h30 </w:t>
            </w:r>
            <w:r w:rsidR="00A869A9" w:rsidRPr="0005226A">
              <w:rPr>
                <w:rFonts w:ascii="Arial" w:hAnsi="Arial" w:cs="Arial"/>
                <w:b/>
                <w:bCs/>
                <w:lang w:val="en-US"/>
              </w:rPr>
              <w:t>(UTC)</w:t>
            </w:r>
          </w:p>
          <w:p w14:paraId="5CF00BB0" w14:textId="43DB9F6A"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CT WG status Reports and Workplan update</w:t>
            </w:r>
          </w:p>
          <w:p w14:paraId="7FFD4463"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New and Revised Work Items</w:t>
            </w:r>
          </w:p>
          <w:p w14:paraId="4AAC293F" w14:textId="3CB356F9"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Issues for early treatment (e.g. company contributions to plenary, i.e. marked red in agenda)</w:t>
            </w:r>
          </w:p>
          <w:p w14:paraId="49B73EC9"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LS In &amp; LS Out proposals</w:t>
            </w:r>
          </w:p>
          <w:p w14:paraId="15F08A40"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Company CRs endorsed by the CT WGs before the CT plenary</w:t>
            </w:r>
          </w:p>
          <w:p w14:paraId="47F47BF0"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TS/TRs sent for information and/or approval</w:t>
            </w:r>
          </w:p>
          <w:p w14:paraId="094372FE"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Technical items for early consideration</w:t>
            </w:r>
          </w:p>
          <w:p w14:paraId="7B9F34B7" w14:textId="1263A67B"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2: Tue, </w:t>
            </w:r>
            <w:r w:rsidR="00E9377B">
              <w:rPr>
                <w:rFonts w:ascii="Arial" w:hAnsi="Arial" w:cs="Arial"/>
                <w:b/>
                <w:bCs/>
                <w:lang w:val="en-DE"/>
              </w:rPr>
              <w:t>Dec</w:t>
            </w:r>
            <w:r w:rsidR="00B56ADB" w:rsidRPr="0005226A">
              <w:rPr>
                <w:rFonts w:ascii="Arial" w:hAnsi="Arial" w:cs="Arial"/>
                <w:b/>
                <w:bCs/>
                <w:lang w:val="en-DE"/>
              </w:rPr>
              <w:t>ember</w:t>
            </w:r>
            <w:r w:rsidRPr="0005226A">
              <w:rPr>
                <w:rFonts w:ascii="Arial" w:hAnsi="Arial" w:cs="Arial"/>
                <w:b/>
                <w:bCs/>
                <w:lang w:val="en-US"/>
              </w:rPr>
              <w:t xml:space="preserve"> </w:t>
            </w:r>
            <w:proofErr w:type="gramStart"/>
            <w:r w:rsidR="004F5561" w:rsidRPr="0005226A">
              <w:rPr>
                <w:rFonts w:ascii="Arial" w:hAnsi="Arial" w:cs="Arial"/>
                <w:b/>
                <w:bCs/>
                <w:lang w:val="en-DE"/>
              </w:rPr>
              <w:t>1</w:t>
            </w:r>
            <w:r w:rsidR="00E9377B">
              <w:rPr>
                <w:rFonts w:ascii="Arial" w:hAnsi="Arial" w:cs="Arial"/>
                <w:b/>
                <w:bCs/>
                <w:lang w:val="en-DE"/>
              </w:rPr>
              <w:t>2</w:t>
            </w:r>
            <w:r w:rsidRPr="0005226A">
              <w:rPr>
                <w:rFonts w:ascii="Arial" w:hAnsi="Arial" w:cs="Arial"/>
                <w:b/>
                <w:bCs/>
                <w:lang w:val="en-US"/>
              </w:rPr>
              <w:t>,  09</w:t>
            </w:r>
            <w:proofErr w:type="gramEnd"/>
            <w:r w:rsidRPr="0005226A">
              <w:rPr>
                <w:rFonts w:ascii="Arial" w:hAnsi="Arial" w:cs="Arial"/>
                <w:b/>
                <w:bCs/>
                <w:lang w:val="en-US"/>
              </w:rPr>
              <w:t xml:space="preserve">h00 – 17h30 </w:t>
            </w:r>
            <w:r w:rsidR="004F5561" w:rsidRPr="0005226A">
              <w:rPr>
                <w:rFonts w:ascii="Arial" w:hAnsi="Arial" w:cs="Arial"/>
                <w:b/>
                <w:bCs/>
                <w:lang w:val="en-US"/>
              </w:rPr>
              <w:t>(UTC)</w:t>
            </w:r>
            <w:r w:rsidRPr="0005226A">
              <w:rPr>
                <w:rFonts w:ascii="Arial" w:hAnsi="Arial" w:cs="Arial"/>
                <w:b/>
                <w:bCs/>
                <w:lang w:val="en-US"/>
              </w:rPr>
              <w:t xml:space="preserve"> </w:t>
            </w:r>
          </w:p>
          <w:p w14:paraId="25B64465"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Revisions</w:t>
            </w:r>
          </w:p>
          <w:p w14:paraId="5C6AB087"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Topics from Monday which still need discussion</w:t>
            </w:r>
          </w:p>
          <w:p w14:paraId="04032315" w14:textId="3905C3F5"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Block approval of Agenda Items 8, 9, 10, 11, 12, 13, 14, 15, 16, 17, 18</w:t>
            </w:r>
          </w:p>
          <w:p w14:paraId="07658FA9"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Work Organization, MCC reporting, Work Plan</w:t>
            </w:r>
          </w:p>
          <w:p w14:paraId="5E44EE41"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IETF status Reports</w:t>
            </w:r>
          </w:p>
          <w:p w14:paraId="157525BB" w14:textId="7680F7EC" w:rsidR="003E444D" w:rsidRPr="00105614"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Last round of revisions</w:t>
            </w:r>
          </w:p>
          <w:p w14:paraId="4CB41497" w14:textId="04D1A9D2" w:rsidR="00105614" w:rsidRPr="00105614" w:rsidRDefault="00105614" w:rsidP="00521A88">
            <w:pPr>
              <w:numPr>
                <w:ilvl w:val="1"/>
                <w:numId w:val="6"/>
              </w:numPr>
              <w:overflowPunct/>
              <w:autoSpaceDE/>
              <w:autoSpaceDN/>
              <w:adjustRightInd/>
              <w:spacing w:after="0"/>
              <w:textAlignment w:val="auto"/>
              <w:rPr>
                <w:rFonts w:ascii="Arial" w:hAnsi="Arial" w:cs="Arial"/>
                <w:b/>
                <w:lang w:val="fr-FR"/>
              </w:rPr>
            </w:pPr>
            <w:r w:rsidRPr="00105614">
              <w:rPr>
                <w:rFonts w:ascii="Arial" w:hAnsi="Arial" w:cs="Arial"/>
                <w:b/>
                <w:lang w:val="en-DE"/>
              </w:rPr>
              <w:t>14:00-15:00 UTC Joint session RAN/SA/CT</w:t>
            </w:r>
          </w:p>
          <w:p w14:paraId="4A3542E9" w14:textId="4BDDF3F1"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Closing of CT#</w:t>
            </w:r>
            <w:r w:rsidR="004F5561" w:rsidRPr="0005226A">
              <w:rPr>
                <w:rFonts w:ascii="Arial" w:hAnsi="Arial" w:cs="Arial"/>
                <w:b/>
                <w:bCs/>
                <w:lang w:val="en-DE"/>
              </w:rPr>
              <w:t>10</w:t>
            </w:r>
            <w:r w:rsidR="00D60047">
              <w:rPr>
                <w:rFonts w:ascii="Arial" w:hAnsi="Arial" w:cs="Arial"/>
                <w:b/>
                <w:bCs/>
                <w:lang w:val="en-DE"/>
              </w:rPr>
              <w:t>2</w:t>
            </w:r>
            <w:r w:rsidRPr="0005226A">
              <w:rPr>
                <w:rFonts w:ascii="Arial" w:hAnsi="Arial" w:cs="Arial"/>
                <w:b/>
                <w:bCs/>
                <w:lang w:val="en-US"/>
              </w:rPr>
              <w:t xml:space="preserve">: Tue, </w:t>
            </w:r>
            <w:r w:rsidR="00E9377B">
              <w:rPr>
                <w:rFonts w:ascii="Arial" w:hAnsi="Arial" w:cs="Arial"/>
                <w:b/>
                <w:bCs/>
                <w:lang w:val="en-DE"/>
              </w:rPr>
              <w:t>Dec</w:t>
            </w:r>
            <w:r w:rsidR="00B56ADB" w:rsidRPr="0005226A">
              <w:rPr>
                <w:rFonts w:ascii="Arial" w:hAnsi="Arial" w:cs="Arial"/>
                <w:b/>
                <w:bCs/>
                <w:lang w:val="en-DE"/>
              </w:rPr>
              <w:t>ember</w:t>
            </w:r>
            <w:r w:rsidRPr="0005226A">
              <w:rPr>
                <w:rFonts w:ascii="Arial" w:hAnsi="Arial" w:cs="Arial"/>
                <w:b/>
                <w:bCs/>
                <w:lang w:val="en-US"/>
              </w:rPr>
              <w:t xml:space="preserve"> </w:t>
            </w:r>
            <w:r w:rsidR="004F5561" w:rsidRPr="0005226A">
              <w:rPr>
                <w:rFonts w:ascii="Arial" w:hAnsi="Arial" w:cs="Arial"/>
                <w:b/>
                <w:bCs/>
                <w:lang w:val="en-DE"/>
              </w:rPr>
              <w:t>1</w:t>
            </w:r>
            <w:r w:rsidR="00E9377B">
              <w:rPr>
                <w:rFonts w:ascii="Arial" w:hAnsi="Arial" w:cs="Arial"/>
                <w:b/>
                <w:bCs/>
                <w:lang w:val="en-DE"/>
              </w:rPr>
              <w:t>2</w:t>
            </w:r>
            <w:r w:rsidRPr="0005226A">
              <w:rPr>
                <w:rFonts w:ascii="Arial" w:hAnsi="Arial" w:cs="Arial"/>
                <w:b/>
                <w:bCs/>
                <w:lang w:val="en-US"/>
              </w:rPr>
              <w:t xml:space="preserve">, 17h30 </w:t>
            </w:r>
            <w:r w:rsidR="004F5561" w:rsidRPr="0005226A">
              <w:rPr>
                <w:rFonts w:ascii="Arial" w:hAnsi="Arial" w:cs="Arial"/>
                <w:b/>
                <w:bCs/>
                <w:lang w:val="en-US"/>
              </w:rPr>
              <w:t>(UTC)</w:t>
            </w:r>
          </w:p>
          <w:bookmarkEnd w:id="2"/>
          <w:p w14:paraId="7854C58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rPr>
              <w:t>Deadlines:</w:t>
            </w:r>
          </w:p>
          <w:p w14:paraId="21B872FB" w14:textId="2BC04F48" w:rsidR="0045787A" w:rsidRPr="00D60047" w:rsidRDefault="0045787A" w:rsidP="00D60047">
            <w:pPr>
              <w:tabs>
                <w:tab w:val="left" w:pos="1939"/>
                <w:tab w:val="left" w:pos="2506"/>
              </w:tabs>
              <w:ind w:left="168"/>
              <w:rPr>
                <w:rFonts w:ascii="Arial" w:hAnsi="Arial" w:cs="Arial"/>
              </w:rPr>
            </w:pPr>
            <w:bookmarkStart w:id="4" w:name="_Hlk151372232"/>
            <w:r w:rsidRPr="00D60047">
              <w:rPr>
                <w:rFonts w:ascii="Arial" w:hAnsi="Arial" w:cs="Arial"/>
                <w:lang w:val="en-US"/>
              </w:rPr>
              <w:t>(1) Initial Agenda:</w:t>
            </w:r>
            <w:r w:rsidRPr="00D60047">
              <w:rPr>
                <w:rFonts w:ascii="Arial" w:hAnsi="Arial" w:cs="Arial"/>
                <w:lang w:val="en-US"/>
              </w:rPr>
              <w:tab/>
            </w:r>
            <w:r w:rsidR="00D60047">
              <w:rPr>
                <w:rFonts w:ascii="Arial" w:hAnsi="Arial" w:cs="Arial"/>
                <w:lang w:val="en-US"/>
              </w:rPr>
              <w:br/>
            </w:r>
            <w:r w:rsidRPr="00D60047">
              <w:rPr>
                <w:rFonts w:ascii="Arial" w:hAnsi="Arial" w:cs="Arial"/>
                <w:lang w:val="en-DE"/>
              </w:rPr>
              <w:t>M</w:t>
            </w:r>
            <w:r w:rsidRPr="00D60047">
              <w:rPr>
                <w:rFonts w:ascii="Arial" w:hAnsi="Arial" w:cs="Arial"/>
              </w:rPr>
              <w:t>o</w:t>
            </w:r>
            <w:r w:rsidRPr="00D60047">
              <w:rPr>
                <w:rFonts w:ascii="Arial" w:hAnsi="Arial" w:cs="Arial"/>
                <w:lang w:val="en-DE"/>
              </w:rPr>
              <w:t>n</w:t>
            </w:r>
            <w:r w:rsidRPr="00D60047">
              <w:rPr>
                <w:rFonts w:ascii="Arial" w:hAnsi="Arial" w:cs="Arial"/>
                <w:lang w:val="en-US"/>
              </w:rPr>
              <w:tab/>
              <w:t>2</w:t>
            </w:r>
            <w:r w:rsidRPr="00D60047">
              <w:rPr>
                <w:rFonts w:ascii="Arial" w:hAnsi="Arial" w:cs="Arial"/>
                <w:lang w:val="en-DE"/>
              </w:rPr>
              <w:t>0</w:t>
            </w:r>
            <w:r w:rsidRPr="00D60047">
              <w:rPr>
                <w:rFonts w:ascii="Arial" w:hAnsi="Arial" w:cs="Arial"/>
                <w:lang w:val="en-US"/>
              </w:rPr>
              <w:t>.1</w:t>
            </w:r>
            <w:r w:rsidRPr="00D60047">
              <w:rPr>
                <w:rFonts w:ascii="Arial" w:hAnsi="Arial" w:cs="Arial"/>
                <w:lang w:val="en-DE"/>
              </w:rPr>
              <w:t>1</w:t>
            </w:r>
            <w:r w:rsidRPr="00D60047">
              <w:rPr>
                <w:rFonts w:ascii="Arial" w:hAnsi="Arial" w:cs="Arial"/>
                <w:lang w:val="en-US"/>
              </w:rPr>
              <w:t>.2023 13:00 UTC</w:t>
            </w:r>
          </w:p>
          <w:p w14:paraId="3C1FC650" w14:textId="3C34D4EE"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lastRenderedPageBreak/>
              <w:t>(2) Comments to agenda:</w:t>
            </w:r>
            <w:r w:rsidRPr="00D60047">
              <w:rPr>
                <w:rFonts w:ascii="Arial" w:hAnsi="Arial" w:cs="Arial"/>
                <w:lang w:val="en-US"/>
              </w:rPr>
              <w:tab/>
            </w:r>
            <w:r w:rsidR="00D60047">
              <w:rPr>
                <w:rFonts w:ascii="Arial" w:hAnsi="Arial" w:cs="Arial"/>
                <w:lang w:val="en-US"/>
              </w:rPr>
              <w:br/>
            </w:r>
            <w:r w:rsidRPr="00D60047">
              <w:rPr>
                <w:rFonts w:ascii="Arial" w:hAnsi="Arial" w:cs="Arial"/>
                <w:lang w:val="en-US"/>
              </w:rPr>
              <w:t xml:space="preserve">Thu </w:t>
            </w:r>
            <w:r w:rsidRPr="00D60047">
              <w:rPr>
                <w:rFonts w:ascii="Arial" w:hAnsi="Arial" w:cs="Arial"/>
                <w:lang w:val="en-US"/>
              </w:rPr>
              <w:tab/>
            </w:r>
            <w:r w:rsidRPr="00D60047">
              <w:rPr>
                <w:rFonts w:ascii="Arial" w:hAnsi="Arial" w:cs="Arial"/>
                <w:lang w:val="en-DE"/>
              </w:rPr>
              <w:t>30</w:t>
            </w:r>
            <w:r w:rsidRPr="00D60047">
              <w:rPr>
                <w:rFonts w:ascii="Arial" w:hAnsi="Arial" w:cs="Arial"/>
                <w:lang w:val="en-US"/>
              </w:rPr>
              <w:t>.</w:t>
            </w:r>
            <w:r w:rsidRPr="00D60047">
              <w:rPr>
                <w:rFonts w:ascii="Arial" w:hAnsi="Arial" w:cs="Arial"/>
                <w:lang w:val="en-DE"/>
              </w:rPr>
              <w:t>11</w:t>
            </w:r>
            <w:r w:rsidRPr="00D60047">
              <w:rPr>
                <w:rFonts w:ascii="Arial" w:hAnsi="Arial" w:cs="Arial"/>
                <w:lang w:val="en-US"/>
              </w:rPr>
              <w:t>.2023 22:30 UTC</w:t>
            </w:r>
          </w:p>
          <w:p w14:paraId="2A07B2F5" w14:textId="500E9B9D"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 xml:space="preserve">(3) </w:t>
            </w:r>
            <w:proofErr w:type="spellStart"/>
            <w:r w:rsidRPr="00D60047">
              <w:rPr>
                <w:rFonts w:ascii="Arial" w:hAnsi="Arial" w:cs="Arial"/>
                <w:lang w:val="en-US"/>
              </w:rPr>
              <w:t>Tdoc</w:t>
            </w:r>
            <w:proofErr w:type="spellEnd"/>
            <w:r w:rsidRPr="00D60047">
              <w:rPr>
                <w:rFonts w:ascii="Arial" w:hAnsi="Arial" w:cs="Arial"/>
                <w:lang w:val="en-US"/>
              </w:rPr>
              <w:t xml:space="preserve"> submission</w:t>
            </w:r>
            <w:r w:rsidRPr="00D60047">
              <w:rPr>
                <w:rFonts w:ascii="Arial" w:hAnsi="Arial" w:cs="Arial"/>
                <w:lang w:val="en-US"/>
              </w:rPr>
              <w:tab/>
            </w:r>
            <w:r w:rsidR="00D60047">
              <w:rPr>
                <w:rFonts w:ascii="Arial" w:hAnsi="Arial" w:cs="Arial"/>
                <w:lang w:val="en-US"/>
              </w:rPr>
              <w:br/>
            </w:r>
            <w:r w:rsidRPr="00D60047">
              <w:rPr>
                <w:rFonts w:ascii="Arial" w:hAnsi="Arial" w:cs="Arial"/>
                <w:lang w:val="en-US"/>
              </w:rPr>
              <w:t xml:space="preserve">Fri </w:t>
            </w:r>
            <w:r w:rsidRPr="00D60047">
              <w:rPr>
                <w:rFonts w:ascii="Arial" w:hAnsi="Arial" w:cs="Arial"/>
                <w:lang w:val="en-US"/>
              </w:rPr>
              <w:tab/>
            </w:r>
            <w:r w:rsidRPr="00D60047">
              <w:rPr>
                <w:rFonts w:ascii="Arial" w:hAnsi="Arial" w:cs="Arial"/>
                <w:lang w:val="en-DE"/>
              </w:rPr>
              <w:t>01.</w:t>
            </w:r>
            <w:r w:rsidRPr="00D60047">
              <w:rPr>
                <w:rFonts w:ascii="Arial" w:hAnsi="Arial" w:cs="Arial"/>
                <w:lang w:val="en-US"/>
              </w:rPr>
              <w:t>1</w:t>
            </w:r>
            <w:r w:rsidRPr="00D60047">
              <w:rPr>
                <w:rFonts w:ascii="Arial" w:hAnsi="Arial" w:cs="Arial"/>
                <w:lang w:val="en-DE"/>
              </w:rPr>
              <w:t>2</w:t>
            </w:r>
            <w:r w:rsidRPr="00D60047">
              <w:rPr>
                <w:rFonts w:ascii="Arial" w:hAnsi="Arial" w:cs="Arial"/>
                <w:lang w:val="en-US"/>
              </w:rPr>
              <w:t>.2023 22:30 UTC</w:t>
            </w:r>
          </w:p>
          <w:p w14:paraId="04693288" w14:textId="02EF250D"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DE"/>
              </w:rPr>
              <w:t xml:space="preserve">(4) </w:t>
            </w:r>
            <w:r w:rsidRPr="00D60047">
              <w:rPr>
                <w:rFonts w:ascii="Arial" w:hAnsi="Arial" w:cs="Arial"/>
                <w:lang w:val="en-US"/>
              </w:rPr>
              <w:t>Cut-off date to challenge working agreement</w:t>
            </w:r>
            <w:r w:rsidRPr="00D60047">
              <w:rPr>
                <w:rFonts w:ascii="Arial" w:hAnsi="Arial" w:cs="Arial"/>
                <w:lang w:val="en-DE"/>
              </w:rPr>
              <w:t>(</w:t>
            </w:r>
            <w:r w:rsidRPr="00D60047">
              <w:rPr>
                <w:rFonts w:ascii="Arial" w:hAnsi="Arial" w:cs="Arial"/>
                <w:lang w:val="en-US"/>
              </w:rPr>
              <w:t>s</w:t>
            </w:r>
            <w:r w:rsidRPr="00D60047">
              <w:rPr>
                <w:rFonts w:ascii="Arial" w:hAnsi="Arial" w:cs="Arial"/>
                <w:lang w:val="en-DE"/>
              </w:rPr>
              <w:t>)</w:t>
            </w:r>
            <w:r w:rsidRPr="00D60047">
              <w:rPr>
                <w:rFonts w:ascii="Arial" w:hAnsi="Arial" w:cs="Arial"/>
                <w:lang w:val="en-US"/>
              </w:rPr>
              <w:t xml:space="preserve"> </w:t>
            </w:r>
            <w:r w:rsidRPr="00D60047">
              <w:rPr>
                <w:rFonts w:ascii="Arial" w:hAnsi="Arial" w:cs="Arial"/>
                <w:lang w:val="en-DE"/>
              </w:rPr>
              <w:t>(i</w:t>
            </w:r>
            <w:r w:rsidRPr="00D60047">
              <w:rPr>
                <w:rFonts w:ascii="Arial" w:hAnsi="Arial" w:cs="Arial"/>
              </w:rPr>
              <w:t>f</w:t>
            </w:r>
            <w:r w:rsidRPr="00D60047">
              <w:rPr>
                <w:rFonts w:ascii="Arial" w:hAnsi="Arial" w:cs="Arial"/>
                <w:lang w:val="en-DE"/>
              </w:rPr>
              <w:t xml:space="preserve"> </w:t>
            </w:r>
            <w:r w:rsidRPr="00D60047">
              <w:rPr>
                <w:rFonts w:ascii="Arial" w:hAnsi="Arial" w:cs="Arial"/>
              </w:rPr>
              <w:t>a</w:t>
            </w:r>
            <w:proofErr w:type="spellStart"/>
            <w:r w:rsidRPr="00D60047">
              <w:rPr>
                <w:rFonts w:ascii="Arial" w:hAnsi="Arial" w:cs="Arial"/>
                <w:lang w:val="en-DE"/>
              </w:rPr>
              <w:t>ny</w:t>
            </w:r>
            <w:proofErr w:type="spellEnd"/>
            <w:r w:rsidRPr="00D60047">
              <w:rPr>
                <w:rFonts w:ascii="Arial" w:hAnsi="Arial" w:cs="Arial"/>
                <w:lang w:val="en-DE"/>
              </w:rPr>
              <w:t>)</w:t>
            </w:r>
            <w:r w:rsidRPr="00D60047">
              <w:rPr>
                <w:rFonts w:ascii="Arial" w:hAnsi="Arial" w:cs="Arial"/>
                <w:lang w:val="en-DE"/>
              </w:rPr>
              <w:br/>
            </w:r>
            <w:r w:rsidRPr="00D60047">
              <w:rPr>
                <w:rFonts w:ascii="Arial" w:hAnsi="Arial" w:cs="Arial"/>
                <w:lang w:val="en-US"/>
              </w:rPr>
              <w:t xml:space="preserve">Sun </w:t>
            </w:r>
            <w:r w:rsidRPr="00D60047">
              <w:rPr>
                <w:rFonts w:ascii="Arial" w:hAnsi="Arial" w:cs="Arial"/>
                <w:lang w:val="en-DE"/>
              </w:rPr>
              <w:tab/>
            </w:r>
            <w:r w:rsidRPr="00D60047">
              <w:rPr>
                <w:rFonts w:ascii="Arial" w:hAnsi="Arial" w:cs="Arial"/>
                <w:lang w:val="en-US"/>
              </w:rPr>
              <w:t>03.</w:t>
            </w:r>
            <w:r w:rsidRPr="00D60047">
              <w:rPr>
                <w:rFonts w:ascii="Arial" w:hAnsi="Arial" w:cs="Arial"/>
                <w:lang w:val="en-DE"/>
              </w:rPr>
              <w:t>12</w:t>
            </w:r>
            <w:r w:rsidRPr="00D60047">
              <w:rPr>
                <w:rFonts w:ascii="Arial" w:hAnsi="Arial" w:cs="Arial"/>
                <w:lang w:val="en-US"/>
              </w:rPr>
              <w:t>.2023 24:00 UTC</w:t>
            </w:r>
          </w:p>
          <w:p w14:paraId="52C4307F" w14:textId="2B6D158E"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w:t>
            </w:r>
            <w:r w:rsidRPr="00D60047">
              <w:rPr>
                <w:rFonts w:ascii="Arial" w:hAnsi="Arial" w:cs="Arial"/>
                <w:lang w:val="en-DE"/>
              </w:rPr>
              <w:t>5</w:t>
            </w:r>
            <w:r w:rsidRPr="00D60047">
              <w:rPr>
                <w:rFonts w:ascii="Arial" w:hAnsi="Arial" w:cs="Arial"/>
                <w:lang w:val="en-US"/>
              </w:rPr>
              <w:t>) Meeting Registration:</w:t>
            </w:r>
            <w:r w:rsidRPr="00D60047">
              <w:rPr>
                <w:rFonts w:ascii="Arial" w:hAnsi="Arial" w:cs="Arial"/>
                <w:lang w:val="en-US"/>
              </w:rPr>
              <w:tab/>
            </w:r>
            <w:r w:rsidR="00D60047">
              <w:rPr>
                <w:rFonts w:ascii="Arial" w:hAnsi="Arial" w:cs="Arial"/>
                <w:lang w:val="en-US"/>
              </w:rPr>
              <w:br/>
            </w:r>
            <w:r w:rsidRPr="00D60047">
              <w:rPr>
                <w:rFonts w:ascii="Arial" w:hAnsi="Arial" w:cs="Arial"/>
                <w:lang w:val="en-US"/>
              </w:rPr>
              <w:t>Mon</w:t>
            </w:r>
            <w:r w:rsidRPr="00D60047">
              <w:rPr>
                <w:rFonts w:ascii="Arial" w:hAnsi="Arial" w:cs="Arial"/>
                <w:lang w:val="en-US"/>
              </w:rPr>
              <w:tab/>
            </w:r>
            <w:r w:rsidRPr="00D60047">
              <w:rPr>
                <w:rFonts w:ascii="Arial" w:hAnsi="Arial" w:cs="Arial"/>
                <w:lang w:val="en-DE"/>
              </w:rPr>
              <w:t>04</w:t>
            </w:r>
            <w:r w:rsidRPr="00D60047">
              <w:rPr>
                <w:rFonts w:ascii="Arial" w:hAnsi="Arial" w:cs="Arial"/>
                <w:lang w:val="en-US"/>
              </w:rPr>
              <w:t>.</w:t>
            </w:r>
            <w:r w:rsidRPr="00D60047">
              <w:rPr>
                <w:rFonts w:ascii="Arial" w:hAnsi="Arial" w:cs="Arial"/>
                <w:lang w:val="en-DE"/>
              </w:rPr>
              <w:t>12</w:t>
            </w:r>
            <w:r w:rsidRPr="00D60047">
              <w:rPr>
                <w:rFonts w:ascii="Arial" w:hAnsi="Arial" w:cs="Arial"/>
                <w:lang w:val="en-US"/>
              </w:rPr>
              <w:t>.2023 08:00 UTC</w:t>
            </w:r>
          </w:p>
          <w:p w14:paraId="4B854E9B" w14:textId="77777777"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w:t>
            </w:r>
            <w:r w:rsidRPr="00D60047">
              <w:rPr>
                <w:rFonts w:ascii="Arial" w:hAnsi="Arial" w:cs="Arial"/>
                <w:lang w:val="en-DE"/>
              </w:rPr>
              <w:t>6</w:t>
            </w:r>
            <w:r w:rsidRPr="00D60047">
              <w:rPr>
                <w:rFonts w:ascii="Arial" w:hAnsi="Arial" w:cs="Arial"/>
                <w:lang w:val="en-US"/>
              </w:rPr>
              <w:t>) Initial comment phase:</w:t>
            </w:r>
            <w:r w:rsidRPr="00D60047">
              <w:rPr>
                <w:rFonts w:ascii="Arial" w:hAnsi="Arial" w:cs="Arial"/>
                <w:lang w:val="en-US"/>
              </w:rPr>
              <w:tab/>
              <w:t xml:space="preserve">Fri </w:t>
            </w:r>
            <w:r w:rsidRPr="00D60047">
              <w:rPr>
                <w:rFonts w:ascii="Arial" w:hAnsi="Arial" w:cs="Arial"/>
                <w:lang w:val="en-US"/>
              </w:rPr>
              <w:tab/>
            </w:r>
            <w:r w:rsidRPr="00D60047">
              <w:rPr>
                <w:rFonts w:ascii="Arial" w:hAnsi="Arial" w:cs="Arial"/>
                <w:lang w:val="en-DE"/>
              </w:rPr>
              <w:t>08</w:t>
            </w:r>
            <w:r w:rsidRPr="00D60047">
              <w:rPr>
                <w:rFonts w:ascii="Arial" w:hAnsi="Arial" w:cs="Arial"/>
                <w:lang w:val="en-US"/>
              </w:rPr>
              <w:t>.</w:t>
            </w:r>
            <w:r w:rsidRPr="00D60047">
              <w:rPr>
                <w:rFonts w:ascii="Arial" w:hAnsi="Arial" w:cs="Arial"/>
                <w:lang w:val="en-DE"/>
              </w:rPr>
              <w:t>12</w:t>
            </w:r>
            <w:r w:rsidRPr="00D60047">
              <w:rPr>
                <w:rFonts w:ascii="Arial" w:hAnsi="Arial" w:cs="Arial"/>
                <w:lang w:val="en-US"/>
              </w:rPr>
              <w:t>.2023 22:30 UTC</w:t>
            </w:r>
          </w:p>
          <w:p w14:paraId="54255B50" w14:textId="12E0AB0C"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w:t>
            </w:r>
            <w:r w:rsidRPr="00D60047">
              <w:rPr>
                <w:rFonts w:ascii="Arial" w:hAnsi="Arial" w:cs="Arial"/>
                <w:lang w:val="en-DE"/>
              </w:rPr>
              <w:t>7</w:t>
            </w:r>
            <w:r w:rsidRPr="00D60047">
              <w:rPr>
                <w:rFonts w:ascii="Arial" w:hAnsi="Arial" w:cs="Arial"/>
                <w:lang w:val="en-US"/>
              </w:rPr>
              <w:t xml:space="preserve">) Revisions submission: </w:t>
            </w:r>
            <w:r w:rsidRPr="00D60047">
              <w:rPr>
                <w:rFonts w:ascii="Arial" w:hAnsi="Arial" w:cs="Arial"/>
                <w:lang w:val="en-US"/>
              </w:rPr>
              <w:tab/>
            </w:r>
            <w:r w:rsidR="00D60047">
              <w:rPr>
                <w:rFonts w:ascii="Arial" w:hAnsi="Arial" w:cs="Arial"/>
                <w:lang w:val="en-US"/>
              </w:rPr>
              <w:br/>
            </w:r>
            <w:r w:rsidRPr="00D60047">
              <w:rPr>
                <w:rFonts w:ascii="Arial" w:hAnsi="Arial" w:cs="Arial"/>
                <w:lang w:val="en-US"/>
              </w:rPr>
              <w:t>Mon</w:t>
            </w:r>
            <w:r w:rsidRPr="00D60047">
              <w:rPr>
                <w:rFonts w:ascii="Arial" w:hAnsi="Arial" w:cs="Arial"/>
                <w:lang w:val="en-US"/>
              </w:rPr>
              <w:tab/>
            </w:r>
            <w:r w:rsidRPr="00D60047">
              <w:rPr>
                <w:rFonts w:ascii="Arial" w:hAnsi="Arial" w:cs="Arial"/>
                <w:lang w:val="en-DE"/>
              </w:rPr>
              <w:t>11</w:t>
            </w:r>
            <w:r w:rsidRPr="00D60047">
              <w:rPr>
                <w:rFonts w:ascii="Arial" w:hAnsi="Arial" w:cs="Arial"/>
                <w:lang w:val="en-US"/>
              </w:rPr>
              <w:t>.</w:t>
            </w:r>
            <w:r w:rsidRPr="00D60047">
              <w:rPr>
                <w:rFonts w:ascii="Arial" w:hAnsi="Arial" w:cs="Arial"/>
                <w:lang w:val="en-DE"/>
              </w:rPr>
              <w:t>12</w:t>
            </w:r>
            <w:r w:rsidRPr="00D60047">
              <w:rPr>
                <w:rFonts w:ascii="Arial" w:hAnsi="Arial" w:cs="Arial"/>
                <w:lang w:val="en-US"/>
              </w:rPr>
              <w:t>.2023 22:30 UTC</w:t>
            </w:r>
          </w:p>
          <w:bookmarkEnd w:id="1"/>
          <w:bookmarkEnd w:id="4"/>
          <w:p w14:paraId="5BDD248C" w14:textId="355F3D1E" w:rsidR="002D1564" w:rsidRPr="0005226A" w:rsidRDefault="002D1564" w:rsidP="001122A3">
            <w:pPr>
              <w:tabs>
                <w:tab w:val="left" w:pos="1939"/>
                <w:tab w:val="left" w:pos="2506"/>
              </w:tabs>
              <w:overflowPunct/>
              <w:autoSpaceDE/>
              <w:autoSpaceDN/>
              <w:adjustRightInd/>
              <w:spacing w:after="0"/>
              <w:textAlignment w:val="auto"/>
              <w:rPr>
                <w:rFonts w:ascii="Arial" w:hAnsi="Arial" w:cs="Arial"/>
                <w:lang w:val="en-DE"/>
              </w:rPr>
            </w:pPr>
          </w:p>
        </w:tc>
      </w:tr>
      <w:bookmarkEnd w:id="0"/>
      <w:tr w:rsidR="00997251" w:rsidRPr="00C22AF9" w14:paraId="23D926BC"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30823468" w:rsidR="00997251" w:rsidRPr="0005226A" w:rsidRDefault="00997251" w:rsidP="00CC4CE4">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54C1F934" w:rsidR="00997251" w:rsidRPr="0005226A" w:rsidRDefault="00997251"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2D55EF16" w:rsidR="00997251" w:rsidRPr="0005226A" w:rsidRDefault="00997251"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05226A"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05226A" w:rsidRDefault="00997251" w:rsidP="00CC4CE4">
            <w:pPr>
              <w:spacing w:after="0"/>
              <w:rPr>
                <w:rFonts w:ascii="Arial" w:hAnsi="Arial" w:cs="Arial"/>
                <w:lang w:val="sv-SE"/>
              </w:rPr>
            </w:pPr>
          </w:p>
        </w:tc>
      </w:tr>
      <w:tr w:rsidR="00EF5C3F" w:rsidRPr="00C22AF9" w14:paraId="341B597D"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0D600A" w:rsidRPr="00C22AF9" w14:paraId="6062979F"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0D600A" w:rsidRPr="00107C20" w:rsidRDefault="000D600A" w:rsidP="000D600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0D600A" w:rsidRPr="00107C20" w:rsidRDefault="000D600A" w:rsidP="000D600A">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5BFC29FE" w14:textId="2DF9DD93" w:rsidR="000D600A" w:rsidRPr="0005226A" w:rsidRDefault="000D600A" w:rsidP="000D600A">
            <w:pPr>
              <w:spacing w:after="0"/>
              <w:rPr>
                <w:rFonts w:ascii="Arial" w:hAnsi="Arial" w:cs="Arial"/>
                <w:lang w:val="en-US"/>
              </w:rPr>
            </w:pPr>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73E3DBFF" w14:textId="55335968" w:rsidR="000D600A" w:rsidRPr="0005226A" w:rsidRDefault="000D600A" w:rsidP="000D600A">
            <w:pPr>
              <w:spacing w:after="0"/>
              <w:rPr>
                <w:rFonts w:ascii="Arial" w:hAnsi="Arial" w:cs="Arial"/>
              </w:rPr>
            </w:pP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077BC6F7" w14:textId="3AD33F62" w:rsidR="000D600A" w:rsidRPr="0005226A" w:rsidRDefault="000D600A" w:rsidP="000D600A">
            <w:pPr>
              <w:overflowPunct/>
              <w:spacing w:after="0"/>
              <w:textAlignment w:val="auto"/>
              <w:rPr>
                <w:rFonts w:ascii="Arial" w:eastAsia="MS Mincho" w:hAnsi="Arial" w:cs="Arial"/>
                <w:lang w:val="en-US" w:eastAsia="de-DE"/>
              </w:rPr>
            </w:pP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28CB8FD" w14:textId="77777777" w:rsidR="000D600A" w:rsidRPr="0005226A" w:rsidRDefault="000D600A" w:rsidP="000D600A">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BA191C8" w14:textId="77777777" w:rsidR="000D600A" w:rsidRPr="0005226A" w:rsidRDefault="000D600A" w:rsidP="000D600A">
            <w:pPr>
              <w:spacing w:after="0"/>
              <w:rPr>
                <w:rFonts w:ascii="Arial" w:hAnsi="Arial" w:cs="Arial"/>
                <w:lang w:val="sv-SE"/>
              </w:rPr>
            </w:pPr>
          </w:p>
        </w:tc>
      </w:tr>
      <w:tr w:rsidR="000D600A" w:rsidRPr="00C22AF9" w14:paraId="3DEF845B"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0D600A" w:rsidRPr="00107C20" w:rsidRDefault="000D600A" w:rsidP="000D600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0D600A" w:rsidRPr="00107C20" w:rsidRDefault="000D600A" w:rsidP="000D600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3496F71" w14:textId="2AFB9E3A" w:rsidR="000D600A" w:rsidRPr="0005226A" w:rsidRDefault="000D600A" w:rsidP="000D600A">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345415A" w14:textId="14520E4F" w:rsidR="000D600A" w:rsidRPr="0005226A" w:rsidRDefault="000D600A" w:rsidP="000D600A">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2E90AE9" w14:textId="65B60E5E" w:rsidR="000D600A" w:rsidRPr="0005226A" w:rsidRDefault="000D600A" w:rsidP="000D600A">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1547817" w14:textId="77777777" w:rsidR="000D600A" w:rsidRPr="0005226A" w:rsidRDefault="000D600A" w:rsidP="000D600A">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08FF67A" w14:textId="77777777" w:rsidR="000D600A" w:rsidRPr="0005226A" w:rsidRDefault="000D600A" w:rsidP="000D600A">
            <w:pPr>
              <w:spacing w:after="0"/>
              <w:rPr>
                <w:rFonts w:ascii="Arial" w:hAnsi="Arial" w:cs="Arial"/>
                <w:lang w:val="sv-SE"/>
              </w:rPr>
            </w:pPr>
          </w:p>
        </w:tc>
      </w:tr>
      <w:tr w:rsidR="001F64E1" w:rsidRPr="00C22AF9" w14:paraId="00902633"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107C20" w:rsidRDefault="001F64E1" w:rsidP="001F64E1">
            <w:pPr>
              <w:spacing w:after="0"/>
              <w:rPr>
                <w:rFonts w:ascii="Arial" w:hAnsi="Arial" w:cs="Arial"/>
                <w:lang w:val="sv-SE"/>
              </w:rPr>
            </w:pPr>
          </w:p>
        </w:tc>
      </w:tr>
      <w:tr w:rsidR="001F64E1" w:rsidRPr="000472D1" w14:paraId="6B78309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1F64E1" w:rsidRPr="000472D1" w14:paraId="628695A2"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LSs received from other groups</w:t>
            </w:r>
          </w:p>
        </w:tc>
      </w:tr>
      <w:tr w:rsidR="00F61E6D" w:rsidRPr="00865F6C" w14:paraId="10746469"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BF27858" w14:textId="77777777" w:rsidR="00F61E6D" w:rsidRPr="00B56ADB" w:rsidRDefault="00F61E6D"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FFF91C7" w14:textId="77777777" w:rsidR="00F61E6D" w:rsidRPr="00B56ADB" w:rsidRDefault="00F61E6D"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882F8C" w14:textId="77777777" w:rsidR="00F61E6D" w:rsidRPr="00B56ADB" w:rsidRDefault="00F61E6D" w:rsidP="00F61E6D">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4E6CD" w14:textId="77777777" w:rsidR="00F61E6D" w:rsidRPr="00B56ADB" w:rsidRDefault="00F61E6D"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C671141" w14:textId="77777777" w:rsidR="00F61E6D" w:rsidRPr="00B56ADB" w:rsidRDefault="00F61E6D"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90DA8BC" w14:textId="77777777" w:rsidR="00F61E6D" w:rsidRPr="00B56ADB" w:rsidRDefault="00F61E6D"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C0ED7A9" w14:textId="77777777" w:rsidR="00F61E6D" w:rsidRPr="00B56ADB" w:rsidRDefault="00F61E6D" w:rsidP="00F61E6D">
            <w:pPr>
              <w:spacing w:after="0"/>
              <w:rPr>
                <w:rFonts w:ascii="Arial" w:hAnsi="Arial" w:cs="Arial"/>
              </w:rPr>
            </w:pPr>
          </w:p>
        </w:tc>
      </w:tr>
      <w:tr w:rsidR="00F61E6D" w:rsidRPr="000472D1" w14:paraId="7FF766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107C20"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107C20"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107C20"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107C20" w:rsidRDefault="00F61E6D" w:rsidP="00F61E6D">
            <w:pPr>
              <w:spacing w:after="0"/>
              <w:rPr>
                <w:rFonts w:ascii="Arial" w:hAnsi="Arial" w:cs="Arial"/>
                <w:lang w:val="en-US"/>
              </w:rPr>
            </w:pPr>
          </w:p>
        </w:tc>
      </w:tr>
      <w:tr w:rsidR="00F61E6D" w:rsidRPr="000472D1" w14:paraId="21897742" w14:textId="77777777" w:rsidTr="003A6009">
        <w:trPr>
          <w:gridAfter w:val="1"/>
          <w:wAfter w:w="4484" w:type="dxa"/>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107C20" w:rsidRDefault="00F61E6D" w:rsidP="00F61E6D">
            <w:pPr>
              <w:spacing w:after="0"/>
              <w:rPr>
                <w:rFonts w:ascii="Arial" w:hAnsi="Arial" w:cs="Arial"/>
                <w:lang w:val="en-US"/>
              </w:rPr>
            </w:pPr>
          </w:p>
        </w:tc>
      </w:tr>
      <w:tr w:rsidR="00F61E6D" w:rsidRPr="000472D1" w14:paraId="22BBD84D" w14:textId="77777777" w:rsidTr="003A6009">
        <w:trPr>
          <w:gridAfter w:val="1"/>
          <w:wAfter w:w="4484" w:type="dxa"/>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107C20" w:rsidRDefault="00F61E6D" w:rsidP="00F61E6D">
            <w:pPr>
              <w:spacing w:after="0"/>
              <w:rPr>
                <w:rFonts w:ascii="Arial" w:hAnsi="Arial" w:cs="Arial"/>
                <w:lang w:val="en-US"/>
              </w:rPr>
            </w:pPr>
          </w:p>
        </w:tc>
      </w:tr>
      <w:tr w:rsidR="00F61E6D" w:rsidRPr="000472D1" w14:paraId="1567AB4B"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107C20" w:rsidRDefault="00F61E6D" w:rsidP="00F61E6D">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F61E6D" w:rsidRPr="00107C20"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107C20" w:rsidRDefault="00F61E6D" w:rsidP="00F61E6D">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61E6D" w:rsidRPr="000472D1" w14:paraId="04735D98"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107C20" w:rsidRDefault="00F61E6D" w:rsidP="00F61E6D">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107C20"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107C20" w:rsidRDefault="00F61E6D" w:rsidP="00F61E6D">
            <w:pPr>
              <w:spacing w:after="0"/>
              <w:rPr>
                <w:rFonts w:ascii="Arial" w:hAnsi="Arial" w:cs="Arial"/>
                <w:color w:val="FF0000"/>
                <w:lang w:val="en-US"/>
              </w:rPr>
            </w:pPr>
          </w:p>
        </w:tc>
      </w:tr>
      <w:tr w:rsidR="00F61E6D" w:rsidRPr="00C22AF9" w14:paraId="24CB6166" w14:textId="77777777" w:rsidTr="00433A00">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F61E6D" w:rsidRPr="00107C20" w:rsidRDefault="00F61E6D" w:rsidP="00F61E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F61E6D" w:rsidRPr="00107C20" w:rsidRDefault="00F61E6D" w:rsidP="00F61E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69FF1330" w:rsidR="00F61E6D" w:rsidRPr="0005226A" w:rsidRDefault="00F61E6D" w:rsidP="00F61E6D">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66EE960B" w:rsidR="00F61E6D" w:rsidRPr="0005226A" w:rsidRDefault="00F61E6D"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62C2D191" w:rsidR="00F61E6D" w:rsidRPr="0005226A" w:rsidRDefault="00F61E6D" w:rsidP="00F61E6D">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5C3B1C8A" w:rsidR="00F61E6D" w:rsidRPr="000A128E" w:rsidRDefault="00F61E6D" w:rsidP="00F61E6D">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F61E6D" w:rsidRPr="0005226A" w:rsidRDefault="00F61E6D" w:rsidP="00F61E6D">
            <w:pPr>
              <w:spacing w:after="0"/>
              <w:rPr>
                <w:rFonts w:ascii="Arial" w:hAnsi="Arial" w:cs="Arial"/>
                <w:lang w:val="en-US"/>
              </w:rPr>
            </w:pPr>
          </w:p>
        </w:tc>
      </w:tr>
      <w:tr w:rsidR="000A128E" w:rsidRPr="00C22AF9" w14:paraId="5940DF6B" w14:textId="77777777" w:rsidTr="00433A00">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09CEAAB9" w:rsidR="000A128E" w:rsidRDefault="000A128E" w:rsidP="000A128E">
            <w:pPr>
              <w:spacing w:after="0"/>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257EBABD" w:rsidR="000A128E" w:rsidRPr="0005226A"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7990078E" w:rsidR="000A128E" w:rsidRPr="0005226A" w:rsidRDefault="000A128E" w:rsidP="000A128E">
            <w:pPr>
              <w:overflowPunct/>
              <w:spacing w:after="0"/>
              <w:textAlignment w:val="auto"/>
              <w:rPr>
                <w:rFonts w:ascii="Arial"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25FD920D" w:rsidR="000A128E" w:rsidRDefault="000A128E" w:rsidP="000A128E">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77777777" w:rsidR="000A128E" w:rsidRPr="0005226A" w:rsidRDefault="000A128E" w:rsidP="000A128E">
            <w:pPr>
              <w:spacing w:after="0"/>
              <w:rPr>
                <w:rFonts w:ascii="Arial" w:hAnsi="Arial" w:cs="Arial"/>
                <w:lang w:val="en-US"/>
              </w:rPr>
            </w:pPr>
          </w:p>
        </w:tc>
      </w:tr>
      <w:tr w:rsidR="000A128E" w:rsidRPr="00C22AF9" w14:paraId="40FB4E62" w14:textId="77777777" w:rsidTr="00433A00">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05226A" w:rsidRDefault="000A128E" w:rsidP="000A128E">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05226A"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05226A"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A80FD1" w:rsidRDefault="000A128E" w:rsidP="000A128E">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05226A" w:rsidRDefault="000A128E" w:rsidP="000A128E">
            <w:pPr>
              <w:spacing w:after="0"/>
              <w:rPr>
                <w:rFonts w:ascii="Arial" w:hAnsi="Arial" w:cs="Arial"/>
                <w:lang w:val="en-US"/>
              </w:rPr>
            </w:pPr>
          </w:p>
        </w:tc>
      </w:tr>
      <w:tr w:rsidR="00A80FD1" w:rsidRPr="000472D1" w14:paraId="782980AC"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05226A" w:rsidRDefault="00A80FD1" w:rsidP="00A80FD1">
            <w:pPr>
              <w:spacing w:after="0"/>
              <w:rPr>
                <w:rFonts w:ascii="Arial" w:hAnsi="Arial" w:cs="Arial"/>
                <w:color w:val="FF0000"/>
                <w:lang w:val="en-US"/>
              </w:rPr>
            </w:pPr>
          </w:p>
        </w:tc>
      </w:tr>
      <w:tr w:rsidR="00A80FD1" w:rsidRPr="00C22AF9" w14:paraId="523C6A83" w14:textId="77777777" w:rsidTr="00433A00">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504F23B7" w:rsidR="00A80FD1" w:rsidRPr="0005226A"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4E027BAB" w:rsidR="00A80FD1" w:rsidRPr="0005226A"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247F984D" w:rsidR="00A80FD1" w:rsidRPr="0005226A"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A80FD1" w:rsidRPr="0005226A"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A80FD1" w:rsidRPr="0005226A" w:rsidRDefault="00A80FD1" w:rsidP="00A80FD1">
            <w:pPr>
              <w:spacing w:after="0"/>
              <w:rPr>
                <w:rFonts w:ascii="Arial" w:hAnsi="Arial" w:cs="Arial"/>
                <w:lang w:val="en-US"/>
              </w:rPr>
            </w:pPr>
          </w:p>
        </w:tc>
      </w:tr>
      <w:tr w:rsidR="00A80FD1" w:rsidRPr="00C22AF9" w14:paraId="34DB0BBB" w14:textId="77777777" w:rsidTr="00433A00">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239D4A37" w:rsidR="00A80FD1" w:rsidRPr="0005226A"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0B825FAE" w:rsidR="00A80FD1" w:rsidRPr="0005226A"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071A0018" w:rsidR="00A80FD1" w:rsidRPr="0005226A"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77777777" w:rsidR="00A80FD1" w:rsidRPr="0005226A"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77777777" w:rsidR="00A80FD1" w:rsidRPr="0005226A" w:rsidRDefault="00A80FD1" w:rsidP="00A80FD1">
            <w:pPr>
              <w:spacing w:after="0"/>
              <w:rPr>
                <w:rFonts w:ascii="Arial" w:hAnsi="Arial" w:cs="Arial"/>
                <w:lang w:val="en-US"/>
              </w:rPr>
            </w:pPr>
          </w:p>
        </w:tc>
      </w:tr>
      <w:tr w:rsidR="00A80FD1" w:rsidRPr="00C22AF9" w14:paraId="7BCA90A2"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05226A"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05226A"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05226A"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05226A"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05226A" w:rsidRDefault="00A80FD1" w:rsidP="00A80FD1">
            <w:pPr>
              <w:spacing w:after="0"/>
              <w:rPr>
                <w:rFonts w:ascii="Arial" w:hAnsi="Arial" w:cs="Arial"/>
                <w:lang w:val="en-US"/>
              </w:rPr>
            </w:pPr>
          </w:p>
        </w:tc>
      </w:tr>
      <w:tr w:rsidR="00A80FD1" w:rsidRPr="000472D1" w14:paraId="11BEDBB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05226A"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05226A" w:rsidRDefault="00A80FD1" w:rsidP="00A80FD1">
            <w:pPr>
              <w:spacing w:after="0"/>
              <w:rPr>
                <w:rFonts w:ascii="Arial" w:hAnsi="Arial" w:cs="Arial"/>
                <w:lang w:val="en-US"/>
              </w:rPr>
            </w:pPr>
          </w:p>
        </w:tc>
      </w:tr>
      <w:tr w:rsidR="00A80FD1" w:rsidRPr="00005166" w14:paraId="2B98A327"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A80FD1" w:rsidRPr="0005226A" w:rsidRDefault="00A80FD1"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A80FD1" w:rsidRPr="0005226A" w:rsidRDefault="00A80FD1" w:rsidP="00A80FD1">
            <w:pPr>
              <w:spacing w:after="0"/>
              <w:rPr>
                <w:rFonts w:ascii="Arial" w:hAnsi="Arial" w:cs="Arial"/>
                <w:lang w:val="en-US"/>
              </w:rPr>
            </w:pPr>
          </w:p>
        </w:tc>
      </w:tr>
      <w:tr w:rsidR="00433A00" w:rsidRPr="00005166" w14:paraId="167C73D8"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4C2E23"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92A32B" w14:textId="77777777" w:rsidR="00433A00" w:rsidRPr="0005226A" w:rsidRDefault="00433A00"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8A9A23" w14:textId="77777777" w:rsidR="00433A00" w:rsidRPr="0005226A"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4811C0" w14:textId="77777777" w:rsidR="00433A00" w:rsidRPr="0005226A"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DDAED8" w14:textId="77777777" w:rsidR="00433A00" w:rsidRPr="0005226A"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8961DF" w14:textId="77777777" w:rsidR="00433A00" w:rsidRPr="0005226A" w:rsidRDefault="00433A00" w:rsidP="00A80FD1">
            <w:pPr>
              <w:spacing w:after="0"/>
              <w:rPr>
                <w:rFonts w:ascii="Arial" w:hAnsi="Arial" w:cs="Arial"/>
                <w:lang w:val="en-US"/>
              </w:rPr>
            </w:pPr>
          </w:p>
        </w:tc>
      </w:tr>
      <w:tr w:rsidR="00433A00" w:rsidRPr="00005166" w14:paraId="7D369D17"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05226A" w:rsidRDefault="00433A00"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05226A"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05226A"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05226A"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05226A" w:rsidRDefault="00433A00" w:rsidP="00A80FD1">
            <w:pPr>
              <w:spacing w:after="0"/>
              <w:rPr>
                <w:rFonts w:ascii="Arial" w:hAnsi="Arial" w:cs="Arial"/>
                <w:lang w:val="en-US"/>
              </w:rPr>
            </w:pPr>
          </w:p>
        </w:tc>
      </w:tr>
      <w:tr w:rsidR="00A80FD1" w:rsidRPr="000472D1" w14:paraId="146A6CD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05226A"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05226A" w:rsidRDefault="00A80FD1" w:rsidP="00A80FD1">
            <w:pPr>
              <w:spacing w:after="0"/>
              <w:rPr>
                <w:rFonts w:ascii="Arial" w:hAnsi="Arial" w:cs="Arial"/>
                <w:lang w:val="en-US"/>
              </w:rPr>
            </w:pPr>
          </w:p>
        </w:tc>
      </w:tr>
      <w:tr w:rsidR="00A80FD1" w:rsidRPr="00005166" w14:paraId="2EDEFF73" w14:textId="77777777" w:rsidTr="003A6009">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A80FD1" w:rsidRPr="00107C20" w:rsidRDefault="00A80FD1"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A80FD1" w:rsidRPr="00107C20" w:rsidRDefault="00A80FD1"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9F62D93" w14:textId="77777777" w:rsidR="00A80FD1" w:rsidRPr="0005226A" w:rsidRDefault="00A80FD1" w:rsidP="00A80FD1">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A80FD1" w:rsidRPr="0005226A" w:rsidRDefault="00A80FD1"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A80FD1" w:rsidRPr="0005226A" w:rsidRDefault="00A80FD1"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A80FD1" w:rsidRPr="0005226A" w:rsidRDefault="00A80FD1"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A80FD1" w:rsidRPr="0005226A" w:rsidRDefault="00A80FD1" w:rsidP="00A80FD1">
            <w:pPr>
              <w:spacing w:after="0"/>
              <w:rPr>
                <w:rFonts w:ascii="Arial" w:hAnsi="Arial" w:cs="Arial"/>
                <w:snapToGrid w:val="0"/>
                <w:lang w:val="en-US"/>
              </w:rPr>
            </w:pPr>
          </w:p>
        </w:tc>
      </w:tr>
      <w:tr w:rsidR="00433A00" w:rsidRPr="00005166" w14:paraId="47D1BA23" w14:textId="77777777" w:rsidTr="003A6009">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465E075B" w14:textId="77777777" w:rsidR="00433A00" w:rsidRPr="0005226A" w:rsidRDefault="00433A00" w:rsidP="00A80FD1">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204D1A1C" w14:textId="77777777" w:rsidR="00433A00" w:rsidRPr="0005226A"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8EF54CD" w14:textId="77777777" w:rsidR="00433A00" w:rsidRPr="0005226A"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209511E5" w14:textId="77777777" w:rsidR="00433A00" w:rsidRPr="0005226A"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1DC345E" w14:textId="77777777" w:rsidR="00433A00" w:rsidRPr="0005226A" w:rsidRDefault="00433A00" w:rsidP="00A80FD1">
            <w:pPr>
              <w:spacing w:after="0"/>
              <w:rPr>
                <w:rFonts w:ascii="Arial" w:hAnsi="Arial" w:cs="Arial"/>
                <w:snapToGrid w:val="0"/>
                <w:lang w:val="en-US"/>
              </w:rPr>
            </w:pPr>
          </w:p>
        </w:tc>
      </w:tr>
      <w:tr w:rsidR="00433A00" w:rsidRPr="00005166" w14:paraId="42557871" w14:textId="77777777" w:rsidTr="003A6009">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05226A" w:rsidRDefault="00433A00" w:rsidP="00A80FD1">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05226A"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05226A"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05226A"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05226A" w:rsidRDefault="00433A00" w:rsidP="00A80FD1">
            <w:pPr>
              <w:spacing w:after="0"/>
              <w:rPr>
                <w:rFonts w:ascii="Arial" w:hAnsi="Arial" w:cs="Arial"/>
                <w:snapToGrid w:val="0"/>
                <w:lang w:val="en-US"/>
              </w:rPr>
            </w:pPr>
          </w:p>
        </w:tc>
      </w:tr>
      <w:tr w:rsidR="00A80FD1" w:rsidRPr="009D154B" w14:paraId="0100D3F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05226A" w:rsidRDefault="00A80FD1" w:rsidP="00A80FD1">
            <w:pPr>
              <w:spacing w:after="0"/>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05226A"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05226A"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05226A"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05226A" w:rsidRDefault="00A80FD1" w:rsidP="00A80FD1">
            <w:pPr>
              <w:spacing w:after="0"/>
              <w:rPr>
                <w:rFonts w:ascii="Arial" w:hAnsi="Arial" w:cs="Arial"/>
                <w:bCs/>
                <w:lang w:val="en-US"/>
              </w:rPr>
            </w:pPr>
          </w:p>
        </w:tc>
      </w:tr>
      <w:tr w:rsidR="00A80FD1" w:rsidRPr="000472D1" w14:paraId="4AC985F6"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05226A"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05226A" w:rsidRDefault="00A80FD1" w:rsidP="00A80FD1">
            <w:pPr>
              <w:spacing w:after="0"/>
              <w:rPr>
                <w:rFonts w:ascii="Arial" w:eastAsia="MS Mincho" w:hAnsi="Arial" w:cs="Arial"/>
              </w:rPr>
            </w:pPr>
          </w:p>
        </w:tc>
      </w:tr>
      <w:tr w:rsidR="00A80FD1" w:rsidRPr="000472D1" w14:paraId="74021B85"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05226A"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05226A" w:rsidRDefault="00A80FD1" w:rsidP="00A80FD1">
            <w:pPr>
              <w:spacing w:after="0"/>
              <w:rPr>
                <w:rFonts w:ascii="Arial" w:hAnsi="Arial" w:cs="Arial"/>
                <w:snapToGrid w:val="0"/>
                <w:color w:val="FF0000"/>
                <w:lang w:val="en-US"/>
              </w:rPr>
            </w:pPr>
          </w:p>
        </w:tc>
      </w:tr>
      <w:tr w:rsidR="00A80FD1" w:rsidRPr="000472D1" w14:paraId="2EC94401"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Any technical topics where lack of consensus requires TSG resolution</w:t>
            </w:r>
          </w:p>
        </w:tc>
      </w:tr>
      <w:tr w:rsidR="00A80FD1" w:rsidRPr="00C7064B" w14:paraId="737FF17C"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05226A" w:rsidRDefault="00A80FD1" w:rsidP="00A80FD1">
            <w:pPr>
              <w:spacing w:after="0"/>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05226A"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05226A"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05226A"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05226A" w:rsidRDefault="00A80FD1" w:rsidP="00A80FD1">
            <w:pPr>
              <w:spacing w:after="0"/>
              <w:rPr>
                <w:rFonts w:ascii="Arial" w:hAnsi="Arial" w:cs="Arial"/>
                <w:bCs/>
                <w:lang w:val="en-US"/>
              </w:rPr>
            </w:pPr>
            <w:r w:rsidRPr="0005226A">
              <w:rPr>
                <w:rFonts w:ascii="Arial" w:hAnsi="Arial" w:cs="Arial"/>
                <w:bCs/>
                <w:lang w:val="en-US"/>
              </w:rPr>
              <w:t>Discussion and possible voting on working agreements</w:t>
            </w:r>
          </w:p>
        </w:tc>
      </w:tr>
      <w:tr w:rsidR="00A80FD1" w:rsidRPr="00C7064B" w14:paraId="4C7D7E79"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5"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05226A"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05226A"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05226A" w:rsidRDefault="00A80FD1" w:rsidP="00A80FD1">
            <w:pPr>
              <w:spacing w:after="0"/>
              <w:rPr>
                <w:rFonts w:ascii="Arial" w:hAnsi="Arial" w:cs="Arial"/>
                <w:bCs/>
                <w:lang w:val="en-US"/>
              </w:rPr>
            </w:pPr>
          </w:p>
        </w:tc>
      </w:tr>
      <w:bookmarkEnd w:id="5"/>
      <w:tr w:rsidR="00A80FD1" w:rsidRPr="00C7064B" w14:paraId="4141A6E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05226A"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05226A"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05226A" w:rsidRDefault="00A80FD1" w:rsidP="00A80FD1">
            <w:pPr>
              <w:spacing w:after="0"/>
              <w:rPr>
                <w:rFonts w:ascii="Arial" w:hAnsi="Arial" w:cs="Arial"/>
                <w:bCs/>
                <w:lang w:val="en-US"/>
              </w:rPr>
            </w:pPr>
            <w:r w:rsidRPr="0005226A">
              <w:rPr>
                <w:rFonts w:ascii="Arial" w:hAnsi="Arial" w:cs="Arial"/>
                <w:bCs/>
                <w:lang w:val="en-US"/>
              </w:rPr>
              <w:t>Other technical voting</w:t>
            </w:r>
          </w:p>
        </w:tc>
      </w:tr>
      <w:tr w:rsidR="00A80FD1" w:rsidRPr="000472D1" w14:paraId="4C1F795A"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05226A"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05226A" w:rsidRDefault="00A80FD1" w:rsidP="00A80FD1">
            <w:pPr>
              <w:spacing w:after="0"/>
              <w:rPr>
                <w:rFonts w:ascii="Arial" w:hAnsi="Arial" w:cs="Arial"/>
                <w:snapToGrid w:val="0"/>
                <w:color w:val="FF0000"/>
                <w:lang w:val="en-US"/>
              </w:rPr>
            </w:pPr>
          </w:p>
        </w:tc>
      </w:tr>
      <w:tr w:rsidR="00A80FD1" w:rsidRPr="000472D1" w14:paraId="1943362F"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 xml:space="preserve">This agenda item is intended for identification of </w:t>
            </w:r>
            <w:r w:rsidRPr="0005226A">
              <w:rPr>
                <w:rFonts w:ascii="Arial" w:hAnsi="Arial" w:cs="Arial"/>
                <w:bCs/>
                <w:color w:val="FF0000"/>
                <w:lang w:val="en-US"/>
              </w:rPr>
              <w:t>other technical items for early consideration in order to get time for on-line and off-line discussions during the meeting</w:t>
            </w:r>
            <w:r w:rsidRPr="0005226A">
              <w:rPr>
                <w:rFonts w:ascii="Arial" w:hAnsi="Arial" w:cs="Arial"/>
                <w:snapToGrid w:val="0"/>
                <w:color w:val="FF0000"/>
                <w:lang w:val="en-US"/>
              </w:rPr>
              <w:t xml:space="preserve">. This agenda item is only intended for </w:t>
            </w:r>
            <w:r w:rsidRPr="0005226A">
              <w:rPr>
                <w:rFonts w:ascii="Arial" w:hAnsi="Arial" w:cs="Arial"/>
                <w:snapToGrid w:val="0"/>
                <w:color w:val="FF0000"/>
                <w:u w:val="single"/>
                <w:lang w:val="en-US"/>
              </w:rPr>
              <w:t>identification</w:t>
            </w:r>
            <w:r w:rsidRPr="0005226A">
              <w:rPr>
                <w:rFonts w:ascii="Arial" w:hAnsi="Arial" w:cs="Arial"/>
                <w:snapToGrid w:val="0"/>
                <w:color w:val="FF0000"/>
                <w:lang w:val="en-US"/>
              </w:rPr>
              <w:t xml:space="preserve"> of such topics and the related </w:t>
            </w:r>
            <w:proofErr w:type="spellStart"/>
            <w:r w:rsidRPr="0005226A">
              <w:rPr>
                <w:rFonts w:ascii="Arial" w:hAnsi="Arial" w:cs="Arial"/>
                <w:snapToGrid w:val="0"/>
                <w:color w:val="FF0000"/>
                <w:lang w:val="en-US"/>
              </w:rPr>
              <w:t>Tdocs</w:t>
            </w:r>
            <w:proofErr w:type="spellEnd"/>
            <w:r w:rsidRPr="0005226A">
              <w:rPr>
                <w:rFonts w:ascii="Arial" w:hAnsi="Arial" w:cs="Arial"/>
                <w:snapToGrid w:val="0"/>
                <w:color w:val="FF0000"/>
                <w:lang w:val="en-US"/>
              </w:rPr>
              <w:t>. All documents shall be requested in the relevant agenda items below.</w:t>
            </w:r>
          </w:p>
          <w:p w14:paraId="2B709650"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This agenda item will only list the document and topics.</w:t>
            </w:r>
          </w:p>
        </w:tc>
      </w:tr>
      <w:tr w:rsidR="00A80FD1" w:rsidRPr="000472D1" w14:paraId="0B1FC2B0"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05226A"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05226A" w:rsidRDefault="00A80FD1" w:rsidP="00A80FD1">
            <w:pPr>
              <w:spacing w:after="0"/>
              <w:rPr>
                <w:rFonts w:ascii="Arial" w:hAnsi="Arial" w:cs="Arial"/>
              </w:rPr>
            </w:pPr>
          </w:p>
        </w:tc>
      </w:tr>
      <w:tr w:rsidR="00A80FD1" w:rsidRPr="000472D1" w14:paraId="71731EF3"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05226A" w:rsidRDefault="00A80FD1" w:rsidP="00A80FD1">
            <w:pPr>
              <w:spacing w:after="0"/>
              <w:rPr>
                <w:rFonts w:ascii="Arial" w:hAnsi="Arial" w:cs="Arial"/>
                <w:color w:val="FF0000"/>
                <w:lang w:val="en-US"/>
              </w:rPr>
            </w:pPr>
          </w:p>
        </w:tc>
      </w:tr>
      <w:tr w:rsidR="00A80FD1" w:rsidRPr="000472D1" w14:paraId="6BBB5BDC"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These releases are frozen so all changes must follow the working methods defined for frozen releases.</w:t>
            </w:r>
          </w:p>
          <w:p w14:paraId="5BAF361A"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3726B97B"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05226A"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05226A" w:rsidRDefault="00A80FD1" w:rsidP="00A80FD1">
            <w:pPr>
              <w:spacing w:after="0"/>
              <w:rPr>
                <w:rFonts w:ascii="Arial" w:hAnsi="Arial" w:cs="Arial"/>
              </w:rPr>
            </w:pPr>
          </w:p>
        </w:tc>
      </w:tr>
      <w:tr w:rsidR="00A80FD1" w:rsidRPr="000472D1" w14:paraId="40E4EF5E"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05226A" w:rsidRDefault="00A80FD1" w:rsidP="00A80FD1">
            <w:pPr>
              <w:spacing w:after="0"/>
              <w:rPr>
                <w:rFonts w:ascii="Arial" w:hAnsi="Arial" w:cs="Arial"/>
                <w:color w:val="FF0000"/>
                <w:lang w:val="en-US"/>
              </w:rPr>
            </w:pPr>
          </w:p>
        </w:tc>
      </w:tr>
      <w:tr w:rsidR="00A80FD1" w:rsidRPr="000472D1" w14:paraId="4F4630E5"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Rel-9 is frozen so all changes must follow the working methods defined for frozen releases.</w:t>
            </w:r>
          </w:p>
          <w:p w14:paraId="1BC4282E" w14:textId="77777777"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A80FD1" w:rsidRPr="000472D1" w14:paraId="1C30196C" w14:textId="77777777" w:rsidTr="003A6009">
        <w:trPr>
          <w:gridAfter w:val="1"/>
          <w:wAfter w:w="4484" w:type="dxa"/>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05226A" w:rsidRDefault="00A80FD1" w:rsidP="00A80FD1">
            <w:pPr>
              <w:spacing w:after="0"/>
              <w:rPr>
                <w:rFonts w:ascii="Arial" w:hAnsi="Arial" w:cs="Arial"/>
              </w:rPr>
            </w:pPr>
          </w:p>
        </w:tc>
        <w:tc>
          <w:tcPr>
            <w:tcW w:w="3674" w:type="dxa"/>
            <w:tcBorders>
              <w:top w:val="nil"/>
              <w:bottom w:val="single" w:sz="4" w:space="0" w:color="auto"/>
            </w:tcBorders>
            <w:shd w:val="clear" w:color="auto" w:fill="auto"/>
          </w:tcPr>
          <w:p w14:paraId="73A3812B" w14:textId="77777777" w:rsidR="00A80FD1" w:rsidRPr="0005226A"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05226A"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05226A"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05226A" w:rsidRDefault="00A80FD1" w:rsidP="00A80FD1">
            <w:pPr>
              <w:spacing w:after="0"/>
              <w:rPr>
                <w:rFonts w:ascii="Arial" w:hAnsi="Arial" w:cs="Arial"/>
                <w:lang w:val="en-US"/>
              </w:rPr>
            </w:pPr>
          </w:p>
        </w:tc>
      </w:tr>
      <w:tr w:rsidR="00A80FD1" w:rsidRPr="000472D1" w14:paraId="0A27908E"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05226A" w:rsidRDefault="00A80FD1" w:rsidP="00A80FD1">
            <w:pPr>
              <w:spacing w:after="0"/>
              <w:rPr>
                <w:rFonts w:ascii="Arial" w:hAnsi="Arial" w:cs="Arial"/>
                <w:lang w:val="en-US"/>
              </w:rPr>
            </w:pPr>
          </w:p>
        </w:tc>
      </w:tr>
      <w:tr w:rsidR="00A80FD1" w:rsidRPr="000472D1" w14:paraId="164445C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Rel-10 is frozen so all changes must follow the working methods defined for frozen releases.</w:t>
            </w:r>
          </w:p>
          <w:p w14:paraId="4D0A113E" w14:textId="77777777"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A80FD1" w:rsidRPr="000472D1" w14:paraId="5442737F"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05226A" w:rsidRDefault="00A80FD1" w:rsidP="00A80FD1">
            <w:pPr>
              <w:spacing w:after="0"/>
              <w:rPr>
                <w:rFonts w:ascii="Arial" w:hAnsi="Arial" w:cs="Arial"/>
              </w:rPr>
            </w:pPr>
          </w:p>
        </w:tc>
      </w:tr>
      <w:tr w:rsidR="00A80FD1" w:rsidRPr="000472D1" w14:paraId="52A9DB9D"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05226A" w:rsidRDefault="00A80FD1" w:rsidP="00A80FD1">
            <w:pPr>
              <w:spacing w:after="0"/>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05226A" w:rsidRDefault="00A80FD1" w:rsidP="00A80FD1">
            <w:pPr>
              <w:spacing w:after="0"/>
              <w:rPr>
                <w:rFonts w:ascii="Arial" w:hAnsi="Arial" w:cs="Arial"/>
              </w:rPr>
            </w:pPr>
          </w:p>
        </w:tc>
      </w:tr>
      <w:tr w:rsidR="00A80FD1" w:rsidRPr="000472D1" w14:paraId="3EC19642"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Rel-11 is frozen so all changes must follow the working methods defined for frozen releases.</w:t>
            </w:r>
          </w:p>
          <w:p w14:paraId="42BBEEB6"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59EE993"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05226A" w:rsidRDefault="00A80FD1" w:rsidP="00A80FD1">
            <w:pPr>
              <w:spacing w:after="0"/>
              <w:rPr>
                <w:rFonts w:ascii="Arial" w:hAnsi="Arial" w:cs="Arial"/>
                <w:lang w:val="en-US"/>
              </w:rPr>
            </w:pPr>
          </w:p>
        </w:tc>
      </w:tr>
      <w:tr w:rsidR="00A80FD1" w:rsidRPr="000472D1" w14:paraId="037C9B8C"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Rel-12 is frozen so all changes must follow the working methods defined for frozen releases.</w:t>
            </w:r>
          </w:p>
          <w:p w14:paraId="55C1B654"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79FE1012" w14:textId="77777777" w:rsidTr="00433A00">
        <w:trPr>
          <w:gridAfter w:val="1"/>
          <w:wAfter w:w="4484" w:type="dxa"/>
          <w:cantSplit/>
        </w:trPr>
        <w:tc>
          <w:tcPr>
            <w:tcW w:w="974" w:type="dxa"/>
            <w:tcBorders>
              <w:top w:val="single" w:sz="4" w:space="0" w:color="auto"/>
              <w:left w:val="single" w:sz="18" w:space="0" w:color="auto"/>
              <w:bottom w:val="nil"/>
            </w:tcBorders>
            <w:shd w:val="clear" w:color="auto" w:fill="auto"/>
          </w:tcPr>
          <w:p w14:paraId="5E67F3F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144B3F11" w14:textId="0112623F"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25BF34F0" w14:textId="3305D03C"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335E92C9" w14:textId="40CDD233"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4E31FA51"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6E5CD256" w14:textId="77777777" w:rsidR="00A80FD1" w:rsidRPr="0005226A" w:rsidRDefault="00A80FD1" w:rsidP="00A80FD1">
            <w:pPr>
              <w:spacing w:after="0"/>
              <w:rPr>
                <w:rFonts w:ascii="Arial" w:hAnsi="Arial" w:cs="Arial"/>
                <w:lang w:val="en-US"/>
              </w:rPr>
            </w:pPr>
          </w:p>
        </w:tc>
      </w:tr>
      <w:tr w:rsidR="00A80FD1" w:rsidRPr="000472D1" w14:paraId="2BAEDBC6"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05226A" w:rsidRDefault="00A80FD1" w:rsidP="00A80FD1">
            <w:pPr>
              <w:spacing w:after="0"/>
              <w:rPr>
                <w:rFonts w:ascii="Arial" w:hAnsi="Arial" w:cs="Arial"/>
                <w:lang w:val="en-US"/>
              </w:rPr>
            </w:pPr>
          </w:p>
        </w:tc>
      </w:tr>
      <w:tr w:rsidR="00A80FD1" w:rsidRPr="000472D1" w14:paraId="17188512"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Rel-13 is frozen so all changes must follow the working methods defined for frozen releases.</w:t>
            </w:r>
          </w:p>
          <w:p w14:paraId="331065A7"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3738F4BE"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05226A" w:rsidRDefault="00A80FD1" w:rsidP="00A80FD1">
            <w:pPr>
              <w:spacing w:after="0"/>
              <w:rPr>
                <w:rFonts w:ascii="Arial" w:hAnsi="Arial" w:cs="Arial"/>
                <w:lang w:val="en-US"/>
              </w:rPr>
            </w:pPr>
          </w:p>
        </w:tc>
      </w:tr>
      <w:tr w:rsidR="00A80FD1" w:rsidRPr="000472D1" w14:paraId="7ED0A20D"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Rel-14 is frozen so all changes must follow the working methods defined for frozen releases.</w:t>
            </w:r>
          </w:p>
          <w:p w14:paraId="76D90639"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5DAF89F" w14:textId="77777777" w:rsidTr="00433A0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05226A" w:rsidRDefault="00A80FD1" w:rsidP="00A80FD1">
            <w:pPr>
              <w:spacing w:after="0"/>
              <w:rPr>
                <w:rFonts w:ascii="Arial" w:hAnsi="Arial" w:cs="Arial"/>
                <w:lang w:val="en-US"/>
              </w:rPr>
            </w:pPr>
          </w:p>
        </w:tc>
      </w:tr>
      <w:tr w:rsidR="00A80FD1" w:rsidRPr="000472D1" w14:paraId="025DA58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05226A"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05226A" w:rsidRDefault="00A80FD1" w:rsidP="00A80FD1">
            <w:pPr>
              <w:spacing w:after="0"/>
              <w:rPr>
                <w:rFonts w:ascii="Arial" w:hAnsi="Arial" w:cs="Arial"/>
                <w:color w:val="000000"/>
                <w:lang w:val="en-US"/>
              </w:rPr>
            </w:pPr>
          </w:p>
        </w:tc>
      </w:tr>
      <w:tr w:rsidR="00A80FD1" w:rsidRPr="000472D1" w14:paraId="44CBEE49"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Rel-15 is frozen so all changes must follow the working methods defined for frozen releases.</w:t>
            </w:r>
          </w:p>
          <w:p w14:paraId="38E1AD8E"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A466DA7" w14:textId="77777777" w:rsidTr="00433A00">
        <w:trPr>
          <w:gridAfter w:val="1"/>
          <w:wAfter w:w="4484" w:type="dxa"/>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A80FD1" w:rsidRPr="0005226A" w:rsidRDefault="00A80FD1" w:rsidP="00A80FD1">
            <w:pPr>
              <w:spacing w:after="0"/>
              <w:rPr>
                <w:rFonts w:ascii="Arial" w:hAnsi="Arial" w:cs="Arial"/>
                <w:lang w:val="en-US"/>
              </w:rPr>
            </w:pPr>
          </w:p>
        </w:tc>
      </w:tr>
      <w:tr w:rsidR="00A80FD1" w:rsidRPr="000472D1" w14:paraId="2EB8BCA2"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05226A" w:rsidRDefault="00A80FD1" w:rsidP="00A80FD1">
            <w:pPr>
              <w:spacing w:after="0"/>
              <w:rPr>
                <w:rFonts w:ascii="Arial" w:hAnsi="Arial" w:cs="Arial"/>
                <w:lang w:val="en-US"/>
              </w:rPr>
            </w:pPr>
          </w:p>
        </w:tc>
      </w:tr>
      <w:tr w:rsidR="00A80FD1" w:rsidRPr="000472D1" w14:paraId="4F0DD2E2"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Rel-16 is frozen so all changes must follow the working methods defined for frozen releases.</w:t>
            </w:r>
          </w:p>
          <w:p w14:paraId="734C3EB0"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F5788F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A80FD1" w:rsidRPr="000A135F" w:rsidRDefault="00A80FD1" w:rsidP="00A80FD1">
            <w:pPr>
              <w:spacing w:after="0"/>
              <w:rPr>
                <w:rFonts w:ascii="Arial" w:hAnsi="Arial" w:cs="Arial"/>
                <w:b/>
                <w:bCs/>
                <w:i/>
                <w:lang w:val="en-US"/>
              </w:rPr>
            </w:pPr>
            <w:r w:rsidRPr="000A135F">
              <w:rPr>
                <w:rFonts w:ascii="Arial" w:hAnsi="Arial" w:cs="Arial"/>
                <w:b/>
                <w:i/>
              </w:rPr>
              <w:t>Rel-16 work planning</w:t>
            </w:r>
          </w:p>
        </w:tc>
        <w:tc>
          <w:tcPr>
            <w:tcW w:w="1240" w:type="dxa"/>
            <w:tcBorders>
              <w:top w:val="single" w:sz="4" w:space="0" w:color="auto"/>
              <w:bottom w:val="single" w:sz="4" w:space="0" w:color="auto"/>
            </w:tcBorders>
            <w:shd w:val="clear" w:color="auto" w:fill="FDE9D9" w:themeFill="accent6" w:themeFillTint="33"/>
          </w:tcPr>
          <w:p w14:paraId="29DB29F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A80FD1" w:rsidRPr="0005226A" w:rsidRDefault="00A80FD1" w:rsidP="00A80FD1">
            <w:pPr>
              <w:spacing w:after="0"/>
              <w:rPr>
                <w:rFonts w:ascii="Arial" w:hAnsi="Arial" w:cs="Arial"/>
                <w:lang w:val="en-US"/>
              </w:rPr>
            </w:pPr>
          </w:p>
        </w:tc>
      </w:tr>
      <w:tr w:rsidR="00A80FD1" w:rsidRPr="00104C09" w14:paraId="54779AC5"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A80FD1" w:rsidRPr="000A135F" w:rsidRDefault="00A80FD1" w:rsidP="00A80FD1">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A80FD1" w:rsidRPr="000A135F" w:rsidRDefault="00A80FD1" w:rsidP="00A80FD1">
            <w:pPr>
              <w:spacing w:after="0"/>
              <w:rPr>
                <w:rFonts w:ascii="Arial" w:eastAsia="MS Mincho" w:hAnsi="Arial" w:cs="Arial"/>
                <w:b/>
                <w:i/>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A80FD1" w:rsidRPr="0005226A" w:rsidRDefault="00A80FD1" w:rsidP="00A80FD1">
            <w:pPr>
              <w:spacing w:after="0"/>
              <w:rPr>
                <w:rFonts w:ascii="Arial" w:hAnsi="Arial" w:cs="Arial"/>
                <w:lang w:val="en-US"/>
              </w:rPr>
            </w:pPr>
          </w:p>
        </w:tc>
      </w:tr>
      <w:tr w:rsidR="00A80FD1" w:rsidRPr="000472D1" w14:paraId="306BA02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New WIDs for Rel-16</w:t>
            </w:r>
          </w:p>
        </w:tc>
        <w:tc>
          <w:tcPr>
            <w:tcW w:w="1240" w:type="dxa"/>
            <w:tcBorders>
              <w:top w:val="single" w:sz="4" w:space="0" w:color="auto"/>
              <w:bottom w:val="single" w:sz="4" w:space="0" w:color="auto"/>
            </w:tcBorders>
            <w:shd w:val="clear" w:color="auto" w:fill="FDE9D9" w:themeFill="accent6" w:themeFillTint="33"/>
          </w:tcPr>
          <w:p w14:paraId="1B7217E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A80FD1" w:rsidRPr="0005226A" w:rsidRDefault="00A80FD1" w:rsidP="00A80FD1">
            <w:pPr>
              <w:spacing w:after="0"/>
              <w:rPr>
                <w:rFonts w:ascii="Arial" w:hAnsi="Arial" w:cs="Arial"/>
                <w:color w:val="FF0000"/>
                <w:lang w:val="en-US"/>
              </w:rPr>
            </w:pPr>
          </w:p>
        </w:tc>
      </w:tr>
      <w:tr w:rsidR="00A80FD1" w:rsidRPr="000472D1" w14:paraId="0B6E23C6"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2BEC555C" w14:textId="77777777" w:rsidR="00A80FD1" w:rsidRPr="000A135F" w:rsidRDefault="00A80FD1" w:rsidP="00A80FD1">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A80FD1" w:rsidRPr="000A135F" w:rsidRDefault="00A80FD1" w:rsidP="00A80FD1">
            <w:pPr>
              <w:spacing w:after="0"/>
              <w:rPr>
                <w:rFonts w:ascii="Arial" w:hAnsi="Arial" w:cs="Arial"/>
                <w:b/>
                <w:bCs/>
                <w:i/>
                <w:lang w:val="en-US"/>
              </w:rPr>
            </w:pPr>
          </w:p>
        </w:tc>
        <w:tc>
          <w:tcPr>
            <w:tcW w:w="1240" w:type="dxa"/>
            <w:tcBorders>
              <w:top w:val="single" w:sz="4" w:space="0" w:color="auto"/>
              <w:bottom w:val="nil"/>
            </w:tcBorders>
            <w:shd w:val="clear" w:color="auto" w:fill="auto"/>
          </w:tcPr>
          <w:p w14:paraId="45B104C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311191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A80FD1" w:rsidRPr="0005226A" w:rsidRDefault="00A80FD1" w:rsidP="00A80FD1">
            <w:pPr>
              <w:spacing w:after="0"/>
              <w:rPr>
                <w:rFonts w:ascii="Arial" w:hAnsi="Arial" w:cs="Arial"/>
                <w:lang w:val="en-US"/>
              </w:rPr>
            </w:pPr>
          </w:p>
        </w:tc>
      </w:tr>
      <w:tr w:rsidR="00A80FD1" w:rsidRPr="000472D1" w14:paraId="5BA203F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Revised WIDs for Rel-16</w:t>
            </w:r>
          </w:p>
        </w:tc>
        <w:tc>
          <w:tcPr>
            <w:tcW w:w="1240" w:type="dxa"/>
            <w:tcBorders>
              <w:top w:val="single" w:sz="4" w:space="0" w:color="auto"/>
              <w:bottom w:val="single" w:sz="4" w:space="0" w:color="auto"/>
            </w:tcBorders>
            <w:shd w:val="clear" w:color="auto" w:fill="FDE9D9" w:themeFill="accent6" w:themeFillTint="33"/>
          </w:tcPr>
          <w:p w14:paraId="4680CF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A80FD1" w:rsidRPr="0005226A" w:rsidRDefault="00A80FD1" w:rsidP="00A80FD1">
            <w:pPr>
              <w:spacing w:after="0"/>
              <w:rPr>
                <w:rFonts w:ascii="Arial" w:hAnsi="Arial" w:cs="Arial"/>
                <w:color w:val="FF0000"/>
                <w:lang w:val="en-US"/>
              </w:rPr>
            </w:pPr>
          </w:p>
        </w:tc>
      </w:tr>
      <w:tr w:rsidR="00A80FD1" w:rsidRPr="00104C09" w14:paraId="02BC2A0B"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2B1CCF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A80FD1" w:rsidRPr="0005226A" w:rsidRDefault="00A80FD1" w:rsidP="00A80FD1">
            <w:pPr>
              <w:spacing w:after="0"/>
              <w:rPr>
                <w:rFonts w:ascii="Arial" w:hAnsi="Arial" w:cs="Arial"/>
                <w:lang w:val="en-US"/>
              </w:rPr>
            </w:pPr>
          </w:p>
        </w:tc>
      </w:tr>
      <w:tr w:rsidR="00A80FD1" w:rsidRPr="000472D1" w14:paraId="476FC0C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A80FD1" w:rsidRPr="00107C20" w:rsidRDefault="00A80FD1" w:rsidP="00A80FD1">
            <w:pPr>
              <w:spacing w:after="0"/>
              <w:rPr>
                <w:rFonts w:ascii="Arial" w:hAnsi="Arial" w:cs="Arial"/>
                <w:b/>
                <w:bCs/>
                <w:lang w:val="en-US"/>
              </w:rPr>
            </w:pPr>
            <w:r w:rsidRPr="00107C20">
              <w:rPr>
                <w:rFonts w:ascii="Arial" w:hAnsi="Arial" w:cs="Arial"/>
                <w:b/>
              </w:rPr>
              <w:t>TEI16 [TEI16]</w:t>
            </w:r>
          </w:p>
        </w:tc>
        <w:tc>
          <w:tcPr>
            <w:tcW w:w="1240" w:type="dxa"/>
            <w:tcBorders>
              <w:top w:val="single" w:sz="4" w:space="0" w:color="auto"/>
              <w:bottom w:val="single" w:sz="4" w:space="0" w:color="auto"/>
            </w:tcBorders>
            <w:shd w:val="clear" w:color="auto" w:fill="FDE9D9" w:themeFill="accent6" w:themeFillTint="33"/>
          </w:tcPr>
          <w:p w14:paraId="2E5C08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A80FD1" w:rsidRPr="0005226A" w:rsidRDefault="00A80FD1" w:rsidP="00A80FD1">
            <w:pPr>
              <w:spacing w:after="0"/>
              <w:rPr>
                <w:rFonts w:ascii="Arial" w:hAnsi="Arial" w:cs="Arial"/>
                <w:lang w:val="en-US"/>
              </w:rPr>
            </w:pPr>
          </w:p>
        </w:tc>
      </w:tr>
      <w:tr w:rsidR="00A80FD1" w:rsidRPr="00104C09" w14:paraId="490D5485"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49CA99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922384E"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D6E252"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EB569C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A72EFE"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8C26EF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279F0B" w14:textId="77777777" w:rsidR="00A80FD1" w:rsidRPr="0005226A" w:rsidRDefault="00A80FD1" w:rsidP="00A80FD1">
            <w:pPr>
              <w:spacing w:after="0"/>
              <w:rPr>
                <w:rFonts w:ascii="Arial" w:hAnsi="Arial" w:cs="Arial"/>
                <w:lang w:val="en-US"/>
              </w:rPr>
            </w:pPr>
          </w:p>
        </w:tc>
      </w:tr>
      <w:tr w:rsidR="00A80FD1" w:rsidRPr="000472D1" w14:paraId="5015D08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IMS Stage-3 IETF Protocol Alignment [IMSProtoc16]</w:t>
            </w:r>
          </w:p>
        </w:tc>
        <w:tc>
          <w:tcPr>
            <w:tcW w:w="1240" w:type="dxa"/>
            <w:tcBorders>
              <w:top w:val="single" w:sz="4" w:space="0" w:color="auto"/>
              <w:bottom w:val="single" w:sz="4" w:space="0" w:color="auto"/>
            </w:tcBorders>
            <w:shd w:val="clear" w:color="auto" w:fill="FDE9D9" w:themeFill="accent6" w:themeFillTint="33"/>
          </w:tcPr>
          <w:p w14:paraId="4F878BB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A80FD1" w:rsidRPr="0005226A" w:rsidRDefault="00A80FD1" w:rsidP="00A80FD1">
            <w:pPr>
              <w:spacing w:after="0"/>
              <w:rPr>
                <w:rFonts w:ascii="Arial" w:hAnsi="Arial" w:cs="Arial"/>
                <w:color w:val="FF0000"/>
                <w:lang w:val="en-US"/>
              </w:rPr>
            </w:pPr>
          </w:p>
        </w:tc>
      </w:tr>
      <w:tr w:rsidR="00A80FD1" w:rsidRPr="00104C09" w14:paraId="1F8D042C"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AF23D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A80FD1" w:rsidRPr="0005226A" w:rsidRDefault="00A80FD1" w:rsidP="00A80FD1">
            <w:pPr>
              <w:spacing w:after="0"/>
              <w:rPr>
                <w:rFonts w:ascii="Arial" w:hAnsi="Arial" w:cs="Arial"/>
                <w:lang w:val="en-US"/>
              </w:rPr>
            </w:pPr>
          </w:p>
        </w:tc>
      </w:tr>
      <w:tr w:rsidR="00A80FD1" w:rsidRPr="000472D1" w14:paraId="68DC05C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1240" w:type="dxa"/>
            <w:tcBorders>
              <w:top w:val="single" w:sz="4" w:space="0" w:color="auto"/>
              <w:bottom w:val="single" w:sz="4" w:space="0" w:color="auto"/>
            </w:tcBorders>
            <w:shd w:val="clear" w:color="auto" w:fill="FDE9D9" w:themeFill="accent6" w:themeFillTint="33"/>
          </w:tcPr>
          <w:p w14:paraId="1E487B1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A80FD1" w:rsidRPr="0005226A" w:rsidRDefault="00A80FD1" w:rsidP="00A80FD1">
            <w:pPr>
              <w:spacing w:after="0"/>
              <w:rPr>
                <w:rFonts w:ascii="Arial" w:hAnsi="Arial" w:cs="Arial"/>
                <w:color w:val="FF0000"/>
                <w:lang w:val="en-US"/>
              </w:rPr>
            </w:pPr>
          </w:p>
        </w:tc>
      </w:tr>
      <w:tr w:rsidR="00A80FD1" w:rsidRPr="00104C09" w14:paraId="3CC648A5"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16BBAE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A80FD1" w:rsidRPr="0005226A" w:rsidRDefault="00A80FD1" w:rsidP="00A80FD1">
            <w:pPr>
              <w:spacing w:after="0"/>
              <w:rPr>
                <w:rFonts w:ascii="Arial" w:hAnsi="Arial" w:cs="Arial"/>
                <w:lang w:val="en-US"/>
              </w:rPr>
            </w:pPr>
          </w:p>
        </w:tc>
      </w:tr>
      <w:tr w:rsidR="00A80FD1" w:rsidRPr="000472D1" w14:paraId="776C425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1240" w:type="dxa"/>
            <w:tcBorders>
              <w:top w:val="single" w:sz="4" w:space="0" w:color="auto"/>
              <w:bottom w:val="single" w:sz="4" w:space="0" w:color="auto"/>
            </w:tcBorders>
            <w:shd w:val="clear" w:color="auto" w:fill="FDE9D9" w:themeFill="accent6" w:themeFillTint="33"/>
          </w:tcPr>
          <w:p w14:paraId="144F032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A80FD1" w:rsidRPr="0005226A" w:rsidRDefault="00A80FD1" w:rsidP="00A80FD1">
            <w:pPr>
              <w:spacing w:after="0"/>
              <w:rPr>
                <w:rFonts w:ascii="Arial" w:hAnsi="Arial" w:cs="Arial"/>
                <w:color w:val="FF0000"/>
                <w:lang w:val="en-US"/>
              </w:rPr>
            </w:pPr>
          </w:p>
        </w:tc>
      </w:tr>
      <w:tr w:rsidR="00A80FD1" w:rsidRPr="00104C09" w14:paraId="5354DA9F"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BD7970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A80FD1" w:rsidRPr="0005226A" w:rsidRDefault="00A80FD1" w:rsidP="00A80FD1">
            <w:pPr>
              <w:spacing w:after="0"/>
              <w:rPr>
                <w:rFonts w:ascii="Arial" w:hAnsi="Arial" w:cs="Arial"/>
                <w:lang w:val="en-US"/>
              </w:rPr>
            </w:pPr>
          </w:p>
        </w:tc>
      </w:tr>
      <w:tr w:rsidR="00A80FD1" w:rsidRPr="00104C09" w14:paraId="6CAE5DE7"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8684ED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A80FD1" w:rsidRPr="0005226A" w:rsidRDefault="00A80FD1" w:rsidP="00A80FD1">
            <w:pPr>
              <w:spacing w:after="0"/>
              <w:rPr>
                <w:rFonts w:ascii="Arial" w:hAnsi="Arial" w:cs="Arial"/>
                <w:lang w:val="en-US"/>
              </w:rPr>
            </w:pPr>
          </w:p>
        </w:tc>
      </w:tr>
      <w:tr w:rsidR="00A80FD1" w:rsidRPr="000472D1" w14:paraId="393F90E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1240" w:type="dxa"/>
            <w:tcBorders>
              <w:top w:val="single" w:sz="4" w:space="0" w:color="auto"/>
              <w:bottom w:val="single" w:sz="4" w:space="0" w:color="auto"/>
            </w:tcBorders>
            <w:shd w:val="clear" w:color="auto" w:fill="FDE9D9" w:themeFill="accent6" w:themeFillTint="33"/>
          </w:tcPr>
          <w:p w14:paraId="34D5509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A80FD1" w:rsidRPr="0005226A" w:rsidRDefault="00A80FD1" w:rsidP="00A80FD1">
            <w:pPr>
              <w:spacing w:after="0"/>
              <w:rPr>
                <w:rFonts w:ascii="Arial" w:hAnsi="Arial" w:cs="Arial"/>
                <w:lang w:val="en-US"/>
              </w:rPr>
            </w:pPr>
          </w:p>
        </w:tc>
      </w:tr>
      <w:tr w:rsidR="00A80FD1" w:rsidRPr="00104C09" w14:paraId="6898BB43"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A80FD1" w:rsidRPr="0005226A" w:rsidRDefault="00A80FD1" w:rsidP="00A80FD1">
            <w:pPr>
              <w:spacing w:after="0"/>
              <w:rPr>
                <w:rFonts w:ascii="Arial" w:hAnsi="Arial" w:cs="Arial"/>
                <w:lang w:val="en-US"/>
              </w:rPr>
            </w:pPr>
          </w:p>
        </w:tc>
      </w:tr>
      <w:tr w:rsidR="00A80FD1" w:rsidRPr="000472D1" w14:paraId="28746F1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5E4C864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A80FD1" w:rsidRPr="0005226A" w:rsidRDefault="00A80FD1" w:rsidP="00A80FD1">
            <w:pPr>
              <w:spacing w:after="0"/>
              <w:rPr>
                <w:rFonts w:ascii="Arial" w:hAnsi="Arial" w:cs="Arial"/>
                <w:lang w:val="en-US"/>
              </w:rPr>
            </w:pPr>
          </w:p>
        </w:tc>
      </w:tr>
      <w:tr w:rsidR="00A80FD1" w:rsidRPr="00104C09" w14:paraId="20F4D477"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A80FD1" w:rsidRPr="0005226A" w:rsidRDefault="00A80FD1" w:rsidP="00A80FD1">
            <w:pPr>
              <w:spacing w:after="0"/>
              <w:rPr>
                <w:rFonts w:ascii="Arial" w:hAnsi="Arial" w:cs="Arial"/>
                <w:lang w:val="en-US"/>
              </w:rPr>
            </w:pPr>
          </w:p>
        </w:tc>
      </w:tr>
      <w:tr w:rsidR="00A80FD1" w:rsidRPr="00104C09" w14:paraId="661A5207"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A80FD1" w:rsidRPr="0005226A" w:rsidRDefault="00A80FD1" w:rsidP="00A80FD1">
            <w:pPr>
              <w:spacing w:after="0"/>
              <w:rPr>
                <w:rFonts w:ascii="Arial" w:hAnsi="Arial" w:cs="Arial"/>
                <w:lang w:val="en-US"/>
              </w:rPr>
            </w:pPr>
          </w:p>
        </w:tc>
      </w:tr>
      <w:tr w:rsidR="00A80FD1" w:rsidRPr="000472D1" w14:paraId="0BB0937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FAA74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A80FD1" w:rsidRPr="0005226A" w:rsidRDefault="00A80FD1" w:rsidP="00A80FD1">
            <w:pPr>
              <w:spacing w:after="0"/>
              <w:rPr>
                <w:rFonts w:ascii="Arial" w:hAnsi="Arial" w:cs="Arial"/>
                <w:lang w:val="en-US"/>
              </w:rPr>
            </w:pPr>
          </w:p>
        </w:tc>
      </w:tr>
      <w:tr w:rsidR="00A80FD1" w:rsidRPr="002E1E9B" w14:paraId="09E8DD49"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A80FD1" w:rsidRPr="0005226A" w:rsidRDefault="00A80FD1" w:rsidP="00A80FD1">
            <w:pPr>
              <w:spacing w:after="0"/>
              <w:rPr>
                <w:rFonts w:ascii="Arial" w:hAnsi="Arial" w:cs="Arial"/>
                <w:lang w:val="en-US"/>
              </w:rPr>
            </w:pPr>
          </w:p>
        </w:tc>
      </w:tr>
      <w:tr w:rsidR="00A80FD1" w:rsidRPr="000472D1" w14:paraId="4FA8CE1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7C5D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2FC87A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A80FD1" w:rsidRPr="0005226A" w:rsidRDefault="00A80FD1" w:rsidP="00A80FD1">
            <w:pPr>
              <w:spacing w:after="0"/>
              <w:rPr>
                <w:rFonts w:ascii="Arial" w:hAnsi="Arial" w:cs="Arial"/>
                <w:lang w:val="en-US"/>
              </w:rPr>
            </w:pPr>
          </w:p>
        </w:tc>
      </w:tr>
      <w:tr w:rsidR="00A80FD1" w:rsidRPr="000472D1" w14:paraId="6AEBDA9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 of 5G PCC related services [en5GPccSer]</w:t>
            </w:r>
          </w:p>
        </w:tc>
        <w:tc>
          <w:tcPr>
            <w:tcW w:w="1240" w:type="dxa"/>
            <w:tcBorders>
              <w:top w:val="single" w:sz="4" w:space="0" w:color="auto"/>
              <w:bottom w:val="single" w:sz="4" w:space="0" w:color="auto"/>
            </w:tcBorders>
            <w:shd w:val="clear" w:color="auto" w:fill="FDE9D9" w:themeFill="accent6" w:themeFillTint="33"/>
          </w:tcPr>
          <w:p w14:paraId="4A823B0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A80FD1" w:rsidRPr="0005226A" w:rsidRDefault="00A80FD1" w:rsidP="00A80FD1">
            <w:pPr>
              <w:spacing w:after="0"/>
              <w:rPr>
                <w:rFonts w:ascii="Arial" w:hAnsi="Arial" w:cs="Arial"/>
                <w:color w:val="FF0000"/>
                <w:lang w:val="en-US"/>
              </w:rPr>
            </w:pPr>
          </w:p>
        </w:tc>
      </w:tr>
      <w:tr w:rsidR="00A80FD1" w:rsidRPr="002E1E9B" w14:paraId="783AD955"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54D6FE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A80FD1" w:rsidRPr="0005226A" w:rsidRDefault="00A80FD1" w:rsidP="00A80FD1">
            <w:pPr>
              <w:spacing w:after="0"/>
              <w:rPr>
                <w:rFonts w:ascii="Arial" w:hAnsi="Arial" w:cs="Arial"/>
                <w:lang w:val="en-US"/>
              </w:rPr>
            </w:pPr>
          </w:p>
        </w:tc>
      </w:tr>
      <w:tr w:rsidR="00A80FD1" w:rsidRPr="002E1E9B" w14:paraId="726E2C20"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3F41C5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A80FD1" w:rsidRPr="0005226A" w:rsidRDefault="00A80FD1" w:rsidP="00A80FD1">
            <w:pPr>
              <w:spacing w:after="0"/>
              <w:rPr>
                <w:rFonts w:ascii="Arial" w:hAnsi="Arial" w:cs="Arial"/>
                <w:lang w:val="en-US"/>
              </w:rPr>
            </w:pPr>
          </w:p>
        </w:tc>
      </w:tr>
      <w:tr w:rsidR="00A80FD1" w:rsidRPr="000472D1" w14:paraId="2522D06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1240" w:type="dxa"/>
            <w:tcBorders>
              <w:top w:val="single" w:sz="4" w:space="0" w:color="auto"/>
              <w:bottom w:val="single" w:sz="4" w:space="0" w:color="auto"/>
            </w:tcBorders>
            <w:shd w:val="clear" w:color="auto" w:fill="FDE9D9" w:themeFill="accent6" w:themeFillTint="33"/>
          </w:tcPr>
          <w:p w14:paraId="2239CAA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A80FD1" w:rsidRPr="0005226A" w:rsidRDefault="00A80FD1" w:rsidP="00A80FD1">
            <w:pPr>
              <w:spacing w:after="0"/>
              <w:rPr>
                <w:rFonts w:ascii="Arial" w:hAnsi="Arial" w:cs="Arial"/>
                <w:color w:val="FF0000"/>
                <w:lang w:val="en-US"/>
              </w:rPr>
            </w:pPr>
          </w:p>
        </w:tc>
      </w:tr>
      <w:tr w:rsidR="00A80FD1" w:rsidRPr="002E1E9B" w14:paraId="26E46984"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5FA4F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A80FD1" w:rsidRPr="0005226A" w:rsidRDefault="00A80FD1" w:rsidP="00A80FD1">
            <w:pPr>
              <w:spacing w:after="0"/>
              <w:rPr>
                <w:rFonts w:ascii="Arial" w:hAnsi="Arial" w:cs="Arial"/>
                <w:lang w:val="en-US"/>
              </w:rPr>
            </w:pPr>
          </w:p>
        </w:tc>
      </w:tr>
      <w:tr w:rsidR="00A80FD1" w:rsidRPr="000472D1" w14:paraId="46EA7C2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6C556A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A80FD1" w:rsidRPr="0005226A" w:rsidRDefault="00A80FD1" w:rsidP="00A80FD1">
            <w:pPr>
              <w:spacing w:after="0"/>
              <w:rPr>
                <w:rFonts w:ascii="Arial" w:hAnsi="Arial" w:cs="Arial"/>
                <w:color w:val="FF0000"/>
                <w:lang w:val="en-US"/>
              </w:rPr>
            </w:pPr>
          </w:p>
        </w:tc>
      </w:tr>
      <w:tr w:rsidR="00A80FD1" w:rsidRPr="000472D1" w14:paraId="59FA572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23337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01DBA48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A80FD1" w:rsidRPr="0005226A" w:rsidRDefault="00A80FD1" w:rsidP="00A80FD1">
            <w:pPr>
              <w:spacing w:after="0"/>
              <w:rPr>
                <w:rFonts w:ascii="Arial" w:hAnsi="Arial" w:cs="Arial"/>
                <w:lang w:val="en-US"/>
              </w:rPr>
            </w:pPr>
          </w:p>
        </w:tc>
      </w:tr>
      <w:tr w:rsidR="00A80FD1" w:rsidRPr="000472D1" w14:paraId="12C4C513"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73EEEC3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7C4772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71CEB6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A80FD1" w:rsidRPr="0005226A" w:rsidRDefault="00A80FD1" w:rsidP="00A80FD1">
            <w:pPr>
              <w:spacing w:after="0"/>
              <w:rPr>
                <w:rFonts w:ascii="Arial" w:hAnsi="Arial" w:cs="Arial"/>
                <w:lang w:val="en-US"/>
              </w:rPr>
            </w:pPr>
          </w:p>
        </w:tc>
      </w:tr>
      <w:tr w:rsidR="00A80FD1" w:rsidRPr="000472D1" w14:paraId="47C7357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1407E8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A80FD1" w:rsidRPr="0005226A" w:rsidRDefault="00A80FD1" w:rsidP="00A80FD1">
            <w:pPr>
              <w:spacing w:after="0"/>
              <w:rPr>
                <w:rFonts w:ascii="Arial" w:hAnsi="Arial" w:cs="Arial"/>
                <w:color w:val="FF0000"/>
                <w:lang w:val="en-US"/>
              </w:rPr>
            </w:pPr>
          </w:p>
        </w:tc>
      </w:tr>
      <w:tr w:rsidR="00A80FD1" w:rsidRPr="002E1E9B" w14:paraId="4E491887"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B6284D" w14:textId="2BBFBCA2"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9350374" w14:textId="262D1D0A"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1D24379" w14:textId="33D5A524"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7333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0906395" w14:textId="77777777" w:rsidR="00A80FD1" w:rsidRPr="0005226A" w:rsidRDefault="00A80FD1" w:rsidP="00A80FD1">
            <w:pPr>
              <w:spacing w:after="0"/>
              <w:rPr>
                <w:rFonts w:ascii="Arial" w:hAnsi="Arial" w:cs="Arial"/>
                <w:lang w:val="en-US"/>
              </w:rPr>
            </w:pPr>
          </w:p>
        </w:tc>
      </w:tr>
      <w:tr w:rsidR="00A80FD1" w:rsidRPr="002E1E9B" w14:paraId="080DC9E1"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4A4E686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D0821B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C03463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4A8D3A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BCC0E9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57E8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D845069" w14:textId="77777777" w:rsidR="00A80FD1" w:rsidRPr="0005226A" w:rsidRDefault="00A80FD1" w:rsidP="00A80FD1">
            <w:pPr>
              <w:spacing w:after="0"/>
              <w:rPr>
                <w:rFonts w:ascii="Arial" w:hAnsi="Arial" w:cs="Arial"/>
                <w:lang w:val="en-US"/>
              </w:rPr>
            </w:pPr>
          </w:p>
        </w:tc>
      </w:tr>
      <w:tr w:rsidR="00A80FD1" w:rsidRPr="000472D1" w14:paraId="7A83922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5G_CIoT [5G_CIoT]</w:t>
            </w:r>
          </w:p>
        </w:tc>
        <w:tc>
          <w:tcPr>
            <w:tcW w:w="1240" w:type="dxa"/>
            <w:tcBorders>
              <w:top w:val="single" w:sz="4" w:space="0" w:color="auto"/>
              <w:bottom w:val="single" w:sz="4" w:space="0" w:color="auto"/>
            </w:tcBorders>
            <w:shd w:val="clear" w:color="auto" w:fill="FDE9D9" w:themeFill="accent6" w:themeFillTint="33"/>
          </w:tcPr>
          <w:p w14:paraId="7768B2C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A80FD1" w:rsidRPr="0005226A" w:rsidRDefault="00A80FD1" w:rsidP="00A80FD1">
            <w:pPr>
              <w:spacing w:after="0"/>
              <w:rPr>
                <w:rFonts w:ascii="Arial" w:hAnsi="Arial" w:cs="Arial"/>
                <w:color w:val="FF0000"/>
                <w:lang w:val="en-US"/>
              </w:rPr>
            </w:pPr>
          </w:p>
        </w:tc>
      </w:tr>
      <w:tr w:rsidR="00A80FD1" w:rsidRPr="002E1E9B" w14:paraId="083E90CD"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8D26E6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A80FD1" w:rsidRPr="0005226A" w:rsidRDefault="00A80FD1" w:rsidP="00A80FD1">
            <w:pPr>
              <w:spacing w:after="0"/>
              <w:rPr>
                <w:rFonts w:ascii="Arial" w:hAnsi="Arial" w:cs="Arial"/>
                <w:lang w:val="en-US"/>
              </w:rPr>
            </w:pPr>
          </w:p>
        </w:tc>
      </w:tr>
      <w:tr w:rsidR="00A80FD1" w:rsidRPr="000472D1" w14:paraId="4D4D207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5G_eLCS [5G_eLCS]</w:t>
            </w:r>
          </w:p>
        </w:tc>
        <w:tc>
          <w:tcPr>
            <w:tcW w:w="1240" w:type="dxa"/>
            <w:tcBorders>
              <w:top w:val="single" w:sz="4" w:space="0" w:color="auto"/>
              <w:bottom w:val="single" w:sz="4" w:space="0" w:color="auto"/>
            </w:tcBorders>
            <w:shd w:val="clear" w:color="auto" w:fill="FDE9D9" w:themeFill="accent6" w:themeFillTint="33"/>
          </w:tcPr>
          <w:p w14:paraId="34CABB3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A80FD1" w:rsidRPr="0005226A" w:rsidRDefault="00A80FD1" w:rsidP="00A80FD1">
            <w:pPr>
              <w:spacing w:after="0"/>
              <w:rPr>
                <w:rFonts w:ascii="Arial" w:hAnsi="Arial" w:cs="Arial"/>
                <w:color w:val="FF0000"/>
                <w:lang w:val="en-US"/>
              </w:rPr>
            </w:pPr>
          </w:p>
        </w:tc>
      </w:tr>
      <w:tr w:rsidR="00A80FD1" w:rsidRPr="002E1E9B" w14:paraId="046752D2"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B631F76" w14:textId="6E0BF990"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4BAB4A2" w14:textId="2610D018"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9B05842" w14:textId="75B46EEF"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D36B8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7571FB0" w14:textId="77777777" w:rsidR="00A80FD1" w:rsidRPr="0005226A" w:rsidRDefault="00A80FD1" w:rsidP="00A80FD1">
            <w:pPr>
              <w:spacing w:after="0"/>
              <w:rPr>
                <w:rFonts w:ascii="Arial" w:hAnsi="Arial" w:cs="Arial"/>
                <w:lang w:val="en-US"/>
              </w:rPr>
            </w:pPr>
          </w:p>
        </w:tc>
      </w:tr>
      <w:tr w:rsidR="00A80FD1" w:rsidRPr="002E1E9B" w14:paraId="64F77078"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2C7B07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C8685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057BF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5B63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A022E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0AE9B2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839BA9" w14:textId="77777777" w:rsidR="00A80FD1" w:rsidRPr="0005226A" w:rsidRDefault="00A80FD1" w:rsidP="00A80FD1">
            <w:pPr>
              <w:spacing w:after="0"/>
              <w:rPr>
                <w:rFonts w:ascii="Arial" w:hAnsi="Arial" w:cs="Arial"/>
                <w:lang w:val="en-US"/>
              </w:rPr>
            </w:pPr>
          </w:p>
        </w:tc>
      </w:tr>
      <w:tr w:rsidR="00A80FD1" w:rsidRPr="000472D1" w14:paraId="3518430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AC3B1F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A80FD1" w:rsidRPr="0005226A" w:rsidRDefault="00A80FD1" w:rsidP="00A80FD1">
            <w:pPr>
              <w:spacing w:after="0"/>
              <w:rPr>
                <w:rFonts w:ascii="Arial" w:hAnsi="Arial" w:cs="Arial"/>
                <w:color w:val="FF0000"/>
                <w:lang w:val="en-US"/>
              </w:rPr>
            </w:pPr>
          </w:p>
        </w:tc>
      </w:tr>
      <w:tr w:rsidR="00A80FD1" w:rsidRPr="002E1E9B" w14:paraId="74BF0793"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6B7070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A80FD1" w:rsidRPr="0005226A" w:rsidRDefault="00A80FD1" w:rsidP="00A80FD1">
            <w:pPr>
              <w:spacing w:after="0"/>
              <w:rPr>
                <w:rFonts w:ascii="Arial" w:hAnsi="Arial" w:cs="Arial"/>
                <w:lang w:val="en-US"/>
              </w:rPr>
            </w:pPr>
          </w:p>
        </w:tc>
      </w:tr>
      <w:tr w:rsidR="00A80FD1" w:rsidRPr="002E1E9B" w14:paraId="2DD2C6CF"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817A85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A80FD1" w:rsidRPr="0005226A" w:rsidRDefault="00A80FD1" w:rsidP="00A80FD1">
            <w:pPr>
              <w:spacing w:after="0"/>
              <w:rPr>
                <w:rFonts w:ascii="Arial" w:hAnsi="Arial" w:cs="Arial"/>
                <w:lang w:val="en-US"/>
              </w:rPr>
            </w:pPr>
          </w:p>
        </w:tc>
      </w:tr>
      <w:tr w:rsidR="00A80FD1" w:rsidRPr="000472D1" w14:paraId="71C7918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5WWC [5WWC]</w:t>
            </w:r>
          </w:p>
        </w:tc>
        <w:tc>
          <w:tcPr>
            <w:tcW w:w="1240" w:type="dxa"/>
            <w:tcBorders>
              <w:top w:val="single" w:sz="4" w:space="0" w:color="auto"/>
              <w:bottom w:val="single" w:sz="4" w:space="0" w:color="auto"/>
            </w:tcBorders>
            <w:shd w:val="clear" w:color="auto" w:fill="FDE9D9" w:themeFill="accent6" w:themeFillTint="33"/>
          </w:tcPr>
          <w:p w14:paraId="32597E6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A80FD1" w:rsidRPr="0005226A" w:rsidRDefault="00A80FD1" w:rsidP="00A80FD1">
            <w:pPr>
              <w:spacing w:after="0"/>
              <w:rPr>
                <w:rFonts w:ascii="Arial" w:hAnsi="Arial" w:cs="Arial"/>
                <w:color w:val="FF0000"/>
                <w:lang w:val="en-US"/>
              </w:rPr>
            </w:pPr>
          </w:p>
        </w:tc>
      </w:tr>
      <w:tr w:rsidR="00A80FD1" w:rsidRPr="002E1E9B" w14:paraId="280D4B37"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D21F76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80FD1" w:rsidRPr="0005226A" w:rsidRDefault="00A80FD1" w:rsidP="00A80FD1">
            <w:pPr>
              <w:spacing w:after="0"/>
              <w:rPr>
                <w:rFonts w:ascii="Arial" w:hAnsi="Arial" w:cs="Arial"/>
                <w:lang w:val="en-US"/>
              </w:rPr>
            </w:pPr>
          </w:p>
        </w:tc>
      </w:tr>
      <w:tr w:rsidR="00A80FD1" w:rsidRPr="000472D1" w14:paraId="3359F02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eMCData2 [eMCData2]</w:t>
            </w:r>
          </w:p>
        </w:tc>
        <w:tc>
          <w:tcPr>
            <w:tcW w:w="1240" w:type="dxa"/>
            <w:tcBorders>
              <w:top w:val="single" w:sz="4" w:space="0" w:color="auto"/>
              <w:bottom w:val="single" w:sz="4" w:space="0" w:color="auto"/>
            </w:tcBorders>
            <w:shd w:val="clear" w:color="auto" w:fill="FDE9D9" w:themeFill="accent6" w:themeFillTint="33"/>
          </w:tcPr>
          <w:p w14:paraId="04508B2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A80FD1" w:rsidRPr="0005226A" w:rsidRDefault="00A80FD1" w:rsidP="00A80FD1">
            <w:pPr>
              <w:spacing w:after="0"/>
              <w:rPr>
                <w:rFonts w:ascii="Arial" w:hAnsi="Arial" w:cs="Arial"/>
                <w:color w:val="FF0000"/>
                <w:lang w:val="en-US"/>
              </w:rPr>
            </w:pPr>
          </w:p>
        </w:tc>
      </w:tr>
      <w:tr w:rsidR="00A80FD1" w:rsidRPr="002E1E9B" w14:paraId="4E5F1788"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DC2358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80FD1" w:rsidRPr="0005226A" w:rsidRDefault="00A80FD1" w:rsidP="00A80FD1">
            <w:pPr>
              <w:spacing w:after="0"/>
              <w:rPr>
                <w:rFonts w:ascii="Arial" w:hAnsi="Arial" w:cs="Arial"/>
                <w:lang w:val="en-US"/>
              </w:rPr>
            </w:pPr>
          </w:p>
        </w:tc>
      </w:tr>
      <w:tr w:rsidR="00A80FD1" w:rsidRPr="000472D1" w14:paraId="2B356AF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1240" w:type="dxa"/>
            <w:tcBorders>
              <w:top w:val="single" w:sz="4" w:space="0" w:color="auto"/>
              <w:bottom w:val="single" w:sz="4" w:space="0" w:color="auto"/>
            </w:tcBorders>
            <w:shd w:val="clear" w:color="auto" w:fill="FDE9D9" w:themeFill="accent6" w:themeFillTint="33"/>
          </w:tcPr>
          <w:p w14:paraId="2FE0D2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A80FD1" w:rsidRPr="0005226A" w:rsidRDefault="00A80FD1" w:rsidP="00A80FD1">
            <w:pPr>
              <w:spacing w:after="0"/>
              <w:rPr>
                <w:rFonts w:ascii="Arial" w:hAnsi="Arial" w:cs="Arial"/>
                <w:color w:val="FF0000"/>
                <w:lang w:val="en-US"/>
              </w:rPr>
            </w:pPr>
          </w:p>
        </w:tc>
      </w:tr>
      <w:tr w:rsidR="00A80FD1" w:rsidRPr="000472D1" w14:paraId="42E6F160"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28B74E2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C8E109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11EB83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A80FD1" w:rsidRPr="0005226A" w:rsidRDefault="00A80FD1" w:rsidP="00A80FD1">
            <w:pPr>
              <w:spacing w:after="0"/>
              <w:rPr>
                <w:rFonts w:ascii="Arial" w:hAnsi="Arial" w:cs="Arial"/>
                <w:lang w:val="en-US"/>
              </w:rPr>
            </w:pPr>
          </w:p>
        </w:tc>
      </w:tr>
      <w:tr w:rsidR="00A80FD1" w:rsidRPr="000472D1" w14:paraId="20BC3B1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91A5A1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A80FD1" w:rsidRPr="0005226A" w:rsidRDefault="00A80FD1" w:rsidP="00A80FD1">
            <w:pPr>
              <w:spacing w:after="0"/>
              <w:rPr>
                <w:rFonts w:ascii="Arial" w:hAnsi="Arial" w:cs="Arial"/>
                <w:color w:val="FF0000"/>
                <w:lang w:val="en-US"/>
              </w:rPr>
            </w:pPr>
          </w:p>
        </w:tc>
      </w:tr>
      <w:tr w:rsidR="00A80FD1" w:rsidRPr="002E1E9B" w14:paraId="072928B8"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58B1F3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80FD1" w:rsidRPr="0005226A" w:rsidRDefault="00A80FD1" w:rsidP="00A80FD1">
            <w:pPr>
              <w:spacing w:after="0"/>
              <w:rPr>
                <w:rFonts w:ascii="Arial" w:hAnsi="Arial" w:cs="Arial"/>
                <w:lang w:val="en-US"/>
              </w:rPr>
            </w:pPr>
          </w:p>
        </w:tc>
      </w:tr>
      <w:tr w:rsidR="00A80FD1" w:rsidRPr="002E1E9B" w14:paraId="127926D6"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CB3EE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A80FD1" w:rsidRPr="0005226A" w:rsidRDefault="00A80FD1" w:rsidP="00A80FD1">
            <w:pPr>
              <w:spacing w:after="0"/>
              <w:rPr>
                <w:rFonts w:ascii="Arial" w:hAnsi="Arial" w:cs="Arial"/>
                <w:lang w:val="en-US"/>
              </w:rPr>
            </w:pPr>
          </w:p>
        </w:tc>
      </w:tr>
      <w:tr w:rsidR="00A80FD1" w:rsidRPr="000472D1" w14:paraId="5925A4A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PARLOS [PARLOS]</w:t>
            </w:r>
          </w:p>
        </w:tc>
        <w:tc>
          <w:tcPr>
            <w:tcW w:w="1240" w:type="dxa"/>
            <w:tcBorders>
              <w:top w:val="single" w:sz="4" w:space="0" w:color="auto"/>
              <w:bottom w:val="single" w:sz="4" w:space="0" w:color="auto"/>
            </w:tcBorders>
            <w:shd w:val="clear" w:color="auto" w:fill="FDE9D9" w:themeFill="accent6" w:themeFillTint="33"/>
          </w:tcPr>
          <w:p w14:paraId="1E82F39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A80FD1" w:rsidRPr="0005226A" w:rsidRDefault="00A80FD1" w:rsidP="00A80FD1">
            <w:pPr>
              <w:spacing w:after="0"/>
              <w:rPr>
                <w:rFonts w:ascii="Arial" w:hAnsi="Arial" w:cs="Arial"/>
                <w:color w:val="FF0000"/>
                <w:lang w:val="en-US"/>
              </w:rPr>
            </w:pPr>
          </w:p>
        </w:tc>
      </w:tr>
      <w:tr w:rsidR="00A80FD1" w:rsidRPr="002E1E9B" w14:paraId="4D3D4DF4"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B14D04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80FD1" w:rsidRPr="0005226A" w:rsidRDefault="00A80FD1" w:rsidP="00A80FD1">
            <w:pPr>
              <w:spacing w:after="0"/>
              <w:rPr>
                <w:rFonts w:ascii="Arial" w:hAnsi="Arial" w:cs="Arial"/>
                <w:lang w:val="en-US"/>
              </w:rPr>
            </w:pPr>
          </w:p>
        </w:tc>
      </w:tr>
      <w:tr w:rsidR="00A80FD1" w:rsidRPr="000472D1" w14:paraId="78DF324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ETSUN [ETSUN]</w:t>
            </w:r>
          </w:p>
        </w:tc>
        <w:tc>
          <w:tcPr>
            <w:tcW w:w="1240" w:type="dxa"/>
            <w:tcBorders>
              <w:top w:val="single" w:sz="4" w:space="0" w:color="auto"/>
              <w:bottom w:val="single" w:sz="4" w:space="0" w:color="auto"/>
            </w:tcBorders>
            <w:shd w:val="clear" w:color="auto" w:fill="FDE9D9" w:themeFill="accent6" w:themeFillTint="33"/>
          </w:tcPr>
          <w:p w14:paraId="45E332C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A80FD1" w:rsidRPr="0005226A" w:rsidRDefault="00A80FD1" w:rsidP="00A80FD1">
            <w:pPr>
              <w:spacing w:after="0"/>
              <w:rPr>
                <w:rFonts w:ascii="Arial" w:hAnsi="Arial" w:cs="Arial"/>
                <w:color w:val="FF0000"/>
                <w:lang w:val="en-US"/>
              </w:rPr>
            </w:pPr>
          </w:p>
        </w:tc>
      </w:tr>
      <w:tr w:rsidR="00A80FD1" w:rsidRPr="002E1E9B" w14:paraId="6B1E614F"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67282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80FD1" w:rsidRPr="0005226A" w:rsidRDefault="00A80FD1" w:rsidP="00A80FD1">
            <w:pPr>
              <w:spacing w:after="0"/>
              <w:rPr>
                <w:rFonts w:ascii="Arial" w:hAnsi="Arial" w:cs="Arial"/>
                <w:lang w:val="en-US"/>
              </w:rPr>
            </w:pPr>
          </w:p>
        </w:tc>
      </w:tr>
      <w:tr w:rsidR="00A80FD1" w:rsidRPr="002E1E9B" w14:paraId="1AB17305"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D2F5A0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80FD1" w:rsidRPr="0005226A" w:rsidRDefault="00A80FD1" w:rsidP="00A80FD1">
            <w:pPr>
              <w:spacing w:after="0"/>
              <w:rPr>
                <w:rFonts w:ascii="Arial" w:hAnsi="Arial" w:cs="Arial"/>
                <w:lang w:val="en-US"/>
              </w:rPr>
            </w:pPr>
          </w:p>
        </w:tc>
      </w:tr>
      <w:tr w:rsidR="00A80FD1" w:rsidRPr="000472D1" w14:paraId="539191F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ATSSS [ATSSS]</w:t>
            </w:r>
          </w:p>
        </w:tc>
        <w:tc>
          <w:tcPr>
            <w:tcW w:w="1240" w:type="dxa"/>
            <w:tcBorders>
              <w:top w:val="single" w:sz="4" w:space="0" w:color="auto"/>
              <w:bottom w:val="single" w:sz="4" w:space="0" w:color="auto"/>
            </w:tcBorders>
            <w:shd w:val="clear" w:color="auto" w:fill="FDE9D9" w:themeFill="accent6" w:themeFillTint="33"/>
          </w:tcPr>
          <w:p w14:paraId="2C56CA4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A80FD1" w:rsidRPr="0005226A" w:rsidRDefault="00A80FD1" w:rsidP="00A80FD1">
            <w:pPr>
              <w:spacing w:after="0"/>
              <w:rPr>
                <w:rFonts w:ascii="Arial" w:hAnsi="Arial" w:cs="Arial"/>
                <w:color w:val="FF0000"/>
                <w:lang w:val="en-US"/>
              </w:rPr>
            </w:pPr>
          </w:p>
        </w:tc>
      </w:tr>
      <w:tr w:rsidR="00A80FD1" w:rsidRPr="004300B7" w14:paraId="58499CCA"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D9941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A80FD1" w:rsidRPr="0005226A" w:rsidRDefault="00A80FD1" w:rsidP="00A80FD1">
            <w:pPr>
              <w:spacing w:after="0"/>
              <w:rPr>
                <w:rFonts w:ascii="Arial" w:hAnsi="Arial" w:cs="Arial"/>
                <w:lang w:val="en-US"/>
              </w:rPr>
            </w:pPr>
          </w:p>
        </w:tc>
      </w:tr>
      <w:tr w:rsidR="00A80FD1" w:rsidRPr="000472D1" w14:paraId="133373C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5G_eSBA [5G_eSBA]</w:t>
            </w:r>
          </w:p>
        </w:tc>
        <w:tc>
          <w:tcPr>
            <w:tcW w:w="1240" w:type="dxa"/>
            <w:tcBorders>
              <w:top w:val="single" w:sz="4" w:space="0" w:color="auto"/>
              <w:bottom w:val="single" w:sz="4" w:space="0" w:color="auto"/>
            </w:tcBorders>
            <w:shd w:val="clear" w:color="auto" w:fill="FDE9D9" w:themeFill="accent6" w:themeFillTint="33"/>
          </w:tcPr>
          <w:p w14:paraId="4B991A4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A80FD1" w:rsidRPr="0005226A" w:rsidRDefault="00A80FD1" w:rsidP="00A80FD1">
            <w:pPr>
              <w:spacing w:after="0"/>
              <w:rPr>
                <w:rFonts w:ascii="Arial" w:hAnsi="Arial" w:cs="Arial"/>
                <w:color w:val="FF0000"/>
                <w:lang w:val="en-US"/>
              </w:rPr>
            </w:pPr>
          </w:p>
        </w:tc>
      </w:tr>
      <w:tr w:rsidR="00A80FD1" w:rsidRPr="005E5867" w14:paraId="5AB8566F"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0A2F4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80FD1" w:rsidRPr="0005226A" w:rsidRDefault="00A80FD1" w:rsidP="00A80FD1">
            <w:pPr>
              <w:spacing w:after="0"/>
              <w:rPr>
                <w:rFonts w:ascii="Arial" w:hAnsi="Arial" w:cs="Arial"/>
                <w:lang w:val="en-US"/>
              </w:rPr>
            </w:pPr>
          </w:p>
        </w:tc>
      </w:tr>
      <w:tr w:rsidR="00A80FD1" w:rsidRPr="000472D1" w14:paraId="2E3DB14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E2E_DELAY [E2E_DELAY]</w:t>
            </w:r>
          </w:p>
        </w:tc>
        <w:tc>
          <w:tcPr>
            <w:tcW w:w="1240" w:type="dxa"/>
            <w:tcBorders>
              <w:top w:val="single" w:sz="4" w:space="0" w:color="auto"/>
              <w:bottom w:val="single" w:sz="4" w:space="0" w:color="auto"/>
            </w:tcBorders>
            <w:shd w:val="clear" w:color="auto" w:fill="FDE9D9" w:themeFill="accent6" w:themeFillTint="33"/>
          </w:tcPr>
          <w:p w14:paraId="66A9E29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80FD1" w:rsidRPr="0005226A" w:rsidRDefault="00A80FD1" w:rsidP="00A80FD1">
            <w:pPr>
              <w:spacing w:after="0"/>
              <w:rPr>
                <w:rFonts w:ascii="Arial" w:hAnsi="Arial" w:cs="Arial"/>
                <w:color w:val="FF0000"/>
                <w:lang w:val="en-US"/>
              </w:rPr>
            </w:pPr>
          </w:p>
        </w:tc>
      </w:tr>
      <w:tr w:rsidR="00A80FD1" w:rsidRPr="000472D1" w14:paraId="4415DE7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5B774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A0627B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80FD1" w:rsidRPr="0005226A" w:rsidRDefault="00A80FD1" w:rsidP="00A80FD1">
            <w:pPr>
              <w:spacing w:after="0"/>
              <w:rPr>
                <w:rFonts w:ascii="Arial" w:hAnsi="Arial" w:cs="Arial"/>
                <w:lang w:val="en-US"/>
              </w:rPr>
            </w:pPr>
          </w:p>
        </w:tc>
      </w:tr>
      <w:tr w:rsidR="00A80FD1" w:rsidRPr="000472D1" w14:paraId="2DA56B82"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16044E6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4DFCD1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770712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80FD1" w:rsidRPr="0005226A" w:rsidRDefault="00A80FD1" w:rsidP="00A80FD1">
            <w:pPr>
              <w:spacing w:after="0"/>
              <w:rPr>
                <w:rFonts w:ascii="Arial" w:hAnsi="Arial" w:cs="Arial"/>
                <w:lang w:val="en-US"/>
              </w:rPr>
            </w:pPr>
          </w:p>
        </w:tc>
      </w:tr>
      <w:tr w:rsidR="00A80FD1" w:rsidRPr="000472D1" w14:paraId="5A4739A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5G_URLLC [5G_URLLC]</w:t>
            </w:r>
          </w:p>
        </w:tc>
        <w:tc>
          <w:tcPr>
            <w:tcW w:w="1240" w:type="dxa"/>
            <w:tcBorders>
              <w:top w:val="single" w:sz="4" w:space="0" w:color="auto"/>
              <w:bottom w:val="single" w:sz="4" w:space="0" w:color="auto"/>
            </w:tcBorders>
            <w:shd w:val="clear" w:color="auto" w:fill="FDE9D9" w:themeFill="accent6" w:themeFillTint="33"/>
          </w:tcPr>
          <w:p w14:paraId="51CCD97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80FD1" w:rsidRPr="0005226A" w:rsidRDefault="00A80FD1" w:rsidP="00A80FD1">
            <w:pPr>
              <w:spacing w:after="0"/>
              <w:rPr>
                <w:rFonts w:ascii="Arial" w:hAnsi="Arial" w:cs="Arial"/>
                <w:color w:val="FF0000"/>
                <w:lang w:val="en-US"/>
              </w:rPr>
            </w:pPr>
          </w:p>
        </w:tc>
      </w:tr>
      <w:tr w:rsidR="00A80FD1" w:rsidRPr="005E5867" w14:paraId="3F86BE01"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90A25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80FD1" w:rsidRPr="0005226A" w:rsidRDefault="00A80FD1" w:rsidP="00A80FD1">
            <w:pPr>
              <w:spacing w:after="0"/>
              <w:rPr>
                <w:rFonts w:ascii="Arial" w:hAnsi="Arial" w:cs="Arial"/>
                <w:lang w:val="en-US"/>
              </w:rPr>
            </w:pPr>
          </w:p>
        </w:tc>
      </w:tr>
      <w:tr w:rsidR="00A80FD1" w:rsidRPr="000472D1" w14:paraId="765E9CB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eIMS5G_SBA</w:t>
            </w:r>
          </w:p>
        </w:tc>
        <w:tc>
          <w:tcPr>
            <w:tcW w:w="1240" w:type="dxa"/>
            <w:tcBorders>
              <w:top w:val="single" w:sz="4" w:space="0" w:color="auto"/>
              <w:bottom w:val="single" w:sz="4" w:space="0" w:color="auto"/>
            </w:tcBorders>
            <w:shd w:val="clear" w:color="auto" w:fill="FDE9D9" w:themeFill="accent6" w:themeFillTint="33"/>
          </w:tcPr>
          <w:p w14:paraId="1CF056C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80FD1" w:rsidRPr="0005226A" w:rsidRDefault="00A80FD1" w:rsidP="00A80FD1">
            <w:pPr>
              <w:spacing w:after="0"/>
              <w:rPr>
                <w:rFonts w:ascii="Arial" w:hAnsi="Arial" w:cs="Arial"/>
                <w:color w:val="FF0000"/>
                <w:lang w:val="en-US"/>
              </w:rPr>
            </w:pPr>
          </w:p>
        </w:tc>
      </w:tr>
      <w:tr w:rsidR="00A80FD1" w:rsidRPr="005E5867" w14:paraId="17787642"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A79D89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80FD1" w:rsidRPr="0005226A" w:rsidRDefault="00A80FD1" w:rsidP="00A80FD1">
            <w:pPr>
              <w:spacing w:after="0"/>
              <w:rPr>
                <w:rFonts w:ascii="Arial" w:hAnsi="Arial" w:cs="Arial"/>
                <w:lang w:val="en-US"/>
              </w:rPr>
            </w:pPr>
          </w:p>
        </w:tc>
      </w:tr>
      <w:tr w:rsidR="00A80FD1" w:rsidRPr="005E5867" w14:paraId="7E163F33"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131FF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80FD1" w:rsidRPr="0005226A" w:rsidRDefault="00A80FD1" w:rsidP="00A80FD1">
            <w:pPr>
              <w:spacing w:after="0"/>
              <w:rPr>
                <w:rFonts w:ascii="Arial" w:hAnsi="Arial" w:cs="Arial"/>
                <w:lang w:val="en-US"/>
              </w:rPr>
            </w:pPr>
          </w:p>
        </w:tc>
      </w:tr>
      <w:tr w:rsidR="00A80FD1" w:rsidRPr="000472D1" w14:paraId="5D95702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V2XAPP [V2XAPP]</w:t>
            </w:r>
          </w:p>
        </w:tc>
        <w:tc>
          <w:tcPr>
            <w:tcW w:w="1240" w:type="dxa"/>
            <w:tcBorders>
              <w:top w:val="single" w:sz="4" w:space="0" w:color="auto"/>
              <w:bottom w:val="single" w:sz="4" w:space="0" w:color="auto"/>
            </w:tcBorders>
            <w:shd w:val="clear" w:color="auto" w:fill="FDE9D9" w:themeFill="accent6" w:themeFillTint="33"/>
          </w:tcPr>
          <w:p w14:paraId="7139DA6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80FD1" w:rsidRPr="0005226A" w:rsidRDefault="00A80FD1" w:rsidP="00A80FD1">
            <w:pPr>
              <w:spacing w:after="0"/>
              <w:rPr>
                <w:rFonts w:ascii="Arial" w:hAnsi="Arial" w:cs="Arial"/>
                <w:color w:val="FF0000"/>
                <w:lang w:val="en-US"/>
              </w:rPr>
            </w:pPr>
          </w:p>
        </w:tc>
      </w:tr>
      <w:tr w:rsidR="00A80FD1" w:rsidRPr="000472D1" w14:paraId="35ABC1D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E90946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2B99982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80FD1" w:rsidRPr="0005226A" w:rsidRDefault="00A80FD1" w:rsidP="00A80FD1">
            <w:pPr>
              <w:spacing w:after="0"/>
              <w:rPr>
                <w:rFonts w:ascii="Arial" w:hAnsi="Arial" w:cs="Arial"/>
                <w:lang w:val="en-US"/>
              </w:rPr>
            </w:pPr>
          </w:p>
        </w:tc>
      </w:tr>
      <w:tr w:rsidR="00A80FD1" w:rsidRPr="000472D1" w14:paraId="197157B9"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1938345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61F5DB0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FDFC4E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80FD1" w:rsidRPr="0005226A" w:rsidRDefault="00A80FD1" w:rsidP="00A80FD1">
            <w:pPr>
              <w:spacing w:after="0"/>
              <w:rPr>
                <w:rFonts w:ascii="Arial" w:hAnsi="Arial" w:cs="Arial"/>
                <w:lang w:val="en-US"/>
              </w:rPr>
            </w:pPr>
          </w:p>
        </w:tc>
      </w:tr>
      <w:tr w:rsidR="00A80FD1" w:rsidRPr="000472D1" w14:paraId="7BE8F4B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eV2XARC [eV2XARC]</w:t>
            </w:r>
          </w:p>
        </w:tc>
        <w:tc>
          <w:tcPr>
            <w:tcW w:w="1240" w:type="dxa"/>
            <w:tcBorders>
              <w:top w:val="single" w:sz="4" w:space="0" w:color="auto"/>
              <w:bottom w:val="single" w:sz="4" w:space="0" w:color="auto"/>
            </w:tcBorders>
            <w:shd w:val="clear" w:color="auto" w:fill="FDE9D9" w:themeFill="accent6" w:themeFillTint="33"/>
          </w:tcPr>
          <w:p w14:paraId="6D5F4A8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80FD1" w:rsidRPr="0005226A" w:rsidRDefault="00A80FD1" w:rsidP="00A80FD1">
            <w:pPr>
              <w:spacing w:after="0"/>
              <w:rPr>
                <w:rFonts w:ascii="Arial" w:hAnsi="Arial" w:cs="Arial"/>
                <w:color w:val="FF0000"/>
                <w:lang w:val="en-US"/>
              </w:rPr>
            </w:pPr>
          </w:p>
        </w:tc>
      </w:tr>
      <w:tr w:rsidR="00A80FD1" w:rsidRPr="005E5867" w14:paraId="4BC0A45C"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CEEACF3" w14:textId="228627CE"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B6DDD30" w14:textId="1DD57F6D"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CB5E64" w14:textId="5C720924"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F108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DCCFADC" w14:textId="77777777" w:rsidR="00A80FD1" w:rsidRPr="0005226A" w:rsidRDefault="00A80FD1" w:rsidP="00A80FD1">
            <w:pPr>
              <w:spacing w:after="0"/>
              <w:rPr>
                <w:rFonts w:ascii="Arial" w:hAnsi="Arial" w:cs="Arial"/>
                <w:lang w:val="en-US"/>
              </w:rPr>
            </w:pPr>
          </w:p>
        </w:tc>
      </w:tr>
      <w:tr w:rsidR="00A80FD1" w:rsidRPr="005E5867" w14:paraId="6B107871"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FC480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80FD1" w:rsidRPr="0005226A" w:rsidRDefault="00A80FD1" w:rsidP="00A80FD1">
            <w:pPr>
              <w:spacing w:after="0"/>
              <w:rPr>
                <w:rFonts w:ascii="Arial" w:hAnsi="Arial" w:cs="Arial"/>
                <w:lang w:val="en-US"/>
              </w:rPr>
            </w:pPr>
          </w:p>
        </w:tc>
      </w:tr>
      <w:tr w:rsidR="00A80FD1" w:rsidRPr="000472D1" w14:paraId="0E57BCB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RACS [RACS]</w:t>
            </w:r>
          </w:p>
        </w:tc>
        <w:tc>
          <w:tcPr>
            <w:tcW w:w="1240" w:type="dxa"/>
            <w:tcBorders>
              <w:top w:val="single" w:sz="4" w:space="0" w:color="auto"/>
              <w:bottom w:val="single" w:sz="4" w:space="0" w:color="auto"/>
            </w:tcBorders>
            <w:shd w:val="clear" w:color="auto" w:fill="FDE9D9" w:themeFill="accent6" w:themeFillTint="33"/>
          </w:tcPr>
          <w:p w14:paraId="19099B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80FD1" w:rsidRPr="0005226A" w:rsidRDefault="00A80FD1" w:rsidP="00A80FD1">
            <w:pPr>
              <w:spacing w:after="0"/>
              <w:rPr>
                <w:rFonts w:ascii="Arial" w:hAnsi="Arial" w:cs="Arial"/>
                <w:color w:val="FF0000"/>
                <w:lang w:val="en-US"/>
              </w:rPr>
            </w:pPr>
          </w:p>
        </w:tc>
      </w:tr>
      <w:tr w:rsidR="00A80FD1" w:rsidRPr="005E5867" w14:paraId="5C2C824A"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27EAC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80FD1" w:rsidRPr="0005226A" w:rsidRDefault="00A80FD1" w:rsidP="00A80FD1">
            <w:pPr>
              <w:spacing w:after="0"/>
              <w:rPr>
                <w:rFonts w:ascii="Arial" w:hAnsi="Arial" w:cs="Arial"/>
                <w:lang w:val="en-US"/>
              </w:rPr>
            </w:pPr>
          </w:p>
        </w:tc>
      </w:tr>
      <w:tr w:rsidR="00A80FD1" w:rsidRPr="005E5867" w14:paraId="60189E21"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5DAF6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80FD1" w:rsidRPr="0005226A" w:rsidRDefault="00A80FD1" w:rsidP="00A80FD1">
            <w:pPr>
              <w:spacing w:after="0"/>
              <w:rPr>
                <w:rFonts w:ascii="Arial" w:hAnsi="Arial" w:cs="Arial"/>
                <w:lang w:val="en-US"/>
              </w:rPr>
            </w:pPr>
          </w:p>
        </w:tc>
      </w:tr>
      <w:tr w:rsidR="00A80FD1" w:rsidRPr="000472D1" w14:paraId="4D1AB4F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37EC08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80FD1" w:rsidRPr="0005226A" w:rsidRDefault="00A80FD1" w:rsidP="00A80FD1">
            <w:pPr>
              <w:spacing w:after="0"/>
              <w:rPr>
                <w:rFonts w:ascii="Arial" w:hAnsi="Arial" w:cs="Arial"/>
                <w:color w:val="FF0000"/>
                <w:lang w:val="en-US"/>
              </w:rPr>
            </w:pPr>
          </w:p>
        </w:tc>
      </w:tr>
      <w:tr w:rsidR="00A80FD1" w:rsidRPr="005E5867" w14:paraId="1E287101"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C9323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80FD1" w:rsidRPr="0005226A" w:rsidRDefault="00A80FD1" w:rsidP="00A80FD1">
            <w:pPr>
              <w:spacing w:after="0"/>
              <w:rPr>
                <w:rFonts w:ascii="Arial" w:hAnsi="Arial" w:cs="Arial"/>
                <w:lang w:val="en-US"/>
              </w:rPr>
            </w:pPr>
          </w:p>
        </w:tc>
      </w:tr>
      <w:tr w:rsidR="00A80FD1" w:rsidRPr="000472D1" w14:paraId="7B62DF2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MONASTERY2 [MONASTERY2]</w:t>
            </w:r>
          </w:p>
        </w:tc>
        <w:tc>
          <w:tcPr>
            <w:tcW w:w="1240" w:type="dxa"/>
            <w:tcBorders>
              <w:top w:val="single" w:sz="4" w:space="0" w:color="auto"/>
              <w:bottom w:val="single" w:sz="4" w:space="0" w:color="auto"/>
            </w:tcBorders>
            <w:shd w:val="clear" w:color="auto" w:fill="FDE9D9" w:themeFill="accent6" w:themeFillTint="33"/>
          </w:tcPr>
          <w:p w14:paraId="36FA1CA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80FD1" w:rsidRPr="0005226A" w:rsidRDefault="00A80FD1" w:rsidP="00A80FD1">
            <w:pPr>
              <w:spacing w:after="0"/>
              <w:rPr>
                <w:rFonts w:ascii="Arial" w:hAnsi="Arial" w:cs="Arial"/>
                <w:color w:val="FF0000"/>
                <w:lang w:val="en-US"/>
              </w:rPr>
            </w:pPr>
          </w:p>
        </w:tc>
      </w:tr>
      <w:tr w:rsidR="00A80FD1" w:rsidRPr="005E5867" w14:paraId="110A7ADD"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73466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80FD1" w:rsidRPr="0005226A" w:rsidRDefault="00A80FD1" w:rsidP="00A80FD1">
            <w:pPr>
              <w:spacing w:after="0"/>
              <w:rPr>
                <w:rFonts w:ascii="Arial" w:hAnsi="Arial" w:cs="Arial"/>
                <w:lang w:val="en-US"/>
              </w:rPr>
            </w:pPr>
          </w:p>
        </w:tc>
      </w:tr>
      <w:tr w:rsidR="00A80FD1" w:rsidRPr="000472D1" w14:paraId="75255C9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Integrated access and backhaul for NR [NR_IAB]</w:t>
            </w:r>
          </w:p>
        </w:tc>
        <w:tc>
          <w:tcPr>
            <w:tcW w:w="1240" w:type="dxa"/>
            <w:tcBorders>
              <w:top w:val="single" w:sz="4" w:space="0" w:color="auto"/>
              <w:bottom w:val="single" w:sz="4" w:space="0" w:color="auto"/>
            </w:tcBorders>
            <w:shd w:val="clear" w:color="auto" w:fill="FDE9D9" w:themeFill="accent6" w:themeFillTint="33"/>
          </w:tcPr>
          <w:p w14:paraId="0863FF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80FD1" w:rsidRPr="0005226A" w:rsidRDefault="00A80FD1" w:rsidP="00A80FD1">
            <w:pPr>
              <w:spacing w:after="0"/>
              <w:rPr>
                <w:rFonts w:ascii="Arial" w:hAnsi="Arial" w:cs="Arial"/>
                <w:color w:val="FF0000"/>
                <w:lang w:val="en-US"/>
              </w:rPr>
            </w:pPr>
          </w:p>
        </w:tc>
      </w:tr>
      <w:tr w:rsidR="00A80FD1" w:rsidRPr="000472D1" w14:paraId="38410D7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4C59AA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BCA63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80FD1" w:rsidRPr="0005226A" w:rsidRDefault="00A80FD1" w:rsidP="00A80FD1">
            <w:pPr>
              <w:spacing w:after="0"/>
              <w:rPr>
                <w:rFonts w:ascii="Arial" w:hAnsi="Arial" w:cs="Arial"/>
                <w:lang w:val="en-US"/>
              </w:rPr>
            </w:pPr>
          </w:p>
        </w:tc>
      </w:tr>
      <w:tr w:rsidR="00A80FD1" w:rsidRPr="000472D1" w14:paraId="35363A41"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32AE07B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6D4F9D9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25E6F3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80FD1" w:rsidRPr="0005226A" w:rsidRDefault="00A80FD1" w:rsidP="00A80FD1">
            <w:pPr>
              <w:spacing w:after="0"/>
              <w:rPr>
                <w:rFonts w:ascii="Arial" w:hAnsi="Arial" w:cs="Arial"/>
                <w:lang w:val="en-US"/>
              </w:rPr>
            </w:pPr>
          </w:p>
        </w:tc>
      </w:tr>
      <w:tr w:rsidR="00A80FD1" w:rsidRPr="000472D1" w14:paraId="42CD5BB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UDICOM [UDICOM]</w:t>
            </w:r>
          </w:p>
        </w:tc>
        <w:tc>
          <w:tcPr>
            <w:tcW w:w="1240" w:type="dxa"/>
            <w:tcBorders>
              <w:top w:val="single" w:sz="4" w:space="0" w:color="auto"/>
              <w:bottom w:val="single" w:sz="4" w:space="0" w:color="auto"/>
            </w:tcBorders>
            <w:shd w:val="clear" w:color="auto" w:fill="FDE9D9" w:themeFill="accent6" w:themeFillTint="33"/>
          </w:tcPr>
          <w:p w14:paraId="6929C2E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80FD1" w:rsidRPr="0005226A" w:rsidRDefault="00A80FD1" w:rsidP="00A80FD1">
            <w:pPr>
              <w:spacing w:after="0"/>
              <w:rPr>
                <w:rFonts w:ascii="Arial" w:hAnsi="Arial" w:cs="Arial"/>
                <w:color w:val="FF0000"/>
                <w:lang w:val="en-US"/>
              </w:rPr>
            </w:pPr>
          </w:p>
        </w:tc>
      </w:tr>
      <w:tr w:rsidR="00A80FD1" w:rsidRPr="005E5867" w14:paraId="111FF61D"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A286A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80FD1" w:rsidRPr="0005226A" w:rsidRDefault="00A80FD1" w:rsidP="00A80FD1">
            <w:pPr>
              <w:spacing w:after="0"/>
              <w:rPr>
                <w:rFonts w:ascii="Arial" w:hAnsi="Arial" w:cs="Arial"/>
                <w:lang w:val="en-US"/>
              </w:rPr>
            </w:pPr>
          </w:p>
        </w:tc>
      </w:tr>
      <w:tr w:rsidR="00A80FD1" w:rsidRPr="005E5867" w14:paraId="74EE0E32"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E451A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A80FD1" w:rsidRPr="0005226A" w:rsidRDefault="00A80FD1" w:rsidP="00A80FD1">
            <w:pPr>
              <w:spacing w:after="0"/>
              <w:rPr>
                <w:rFonts w:ascii="Arial" w:hAnsi="Arial" w:cs="Arial"/>
                <w:lang w:val="en-US"/>
              </w:rPr>
            </w:pPr>
          </w:p>
        </w:tc>
      </w:tr>
      <w:tr w:rsidR="00A80FD1" w:rsidRPr="000472D1" w14:paraId="73A8911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5B3F1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80FD1" w:rsidRPr="0005226A" w:rsidRDefault="00A80FD1" w:rsidP="00A80FD1">
            <w:pPr>
              <w:spacing w:after="0"/>
              <w:rPr>
                <w:rFonts w:ascii="Arial" w:hAnsi="Arial" w:cs="Arial"/>
                <w:color w:val="FF0000"/>
                <w:lang w:val="en-US"/>
              </w:rPr>
            </w:pPr>
          </w:p>
        </w:tc>
      </w:tr>
      <w:tr w:rsidR="00A80FD1" w:rsidRPr="005E5867" w14:paraId="4400AE81"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CF15E0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A80FD1" w:rsidRPr="0005226A" w:rsidRDefault="00A80FD1" w:rsidP="00A80FD1">
            <w:pPr>
              <w:spacing w:after="0"/>
              <w:rPr>
                <w:rFonts w:ascii="Arial" w:hAnsi="Arial" w:cs="Arial"/>
                <w:lang w:val="en-US"/>
              </w:rPr>
            </w:pPr>
          </w:p>
        </w:tc>
      </w:tr>
      <w:tr w:rsidR="00A80FD1" w:rsidRPr="000472D1" w14:paraId="707CC42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1240" w:type="dxa"/>
            <w:tcBorders>
              <w:top w:val="single" w:sz="4" w:space="0" w:color="auto"/>
              <w:bottom w:val="single" w:sz="4" w:space="0" w:color="auto"/>
            </w:tcBorders>
            <w:shd w:val="clear" w:color="auto" w:fill="FDE9D9" w:themeFill="accent6" w:themeFillTint="33"/>
          </w:tcPr>
          <w:p w14:paraId="224DC6D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80FD1" w:rsidRPr="0005226A" w:rsidRDefault="00A80FD1" w:rsidP="00A80FD1">
            <w:pPr>
              <w:spacing w:after="0"/>
              <w:rPr>
                <w:rFonts w:ascii="Arial" w:hAnsi="Arial" w:cs="Arial"/>
                <w:lang w:val="en-US"/>
              </w:rPr>
            </w:pPr>
          </w:p>
        </w:tc>
      </w:tr>
      <w:tr w:rsidR="00A80FD1" w:rsidRPr="005E5867" w14:paraId="6ACB910E"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80FD1" w:rsidRPr="0005226A" w:rsidRDefault="00A80FD1" w:rsidP="00A80FD1">
            <w:pPr>
              <w:spacing w:after="0"/>
              <w:rPr>
                <w:rFonts w:ascii="Arial" w:hAnsi="Arial" w:cs="Arial"/>
                <w:lang w:val="en-US"/>
              </w:rPr>
            </w:pPr>
          </w:p>
        </w:tc>
      </w:tr>
      <w:tr w:rsidR="00A80FD1" w:rsidRPr="005E5867" w14:paraId="7AD5ADC5"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A80FD1" w:rsidRPr="0005226A" w:rsidRDefault="00A80FD1" w:rsidP="00A80FD1">
            <w:pPr>
              <w:spacing w:after="0"/>
              <w:rPr>
                <w:rFonts w:ascii="Arial" w:hAnsi="Arial" w:cs="Arial"/>
                <w:lang w:val="en-US"/>
              </w:rPr>
            </w:pPr>
          </w:p>
        </w:tc>
      </w:tr>
      <w:tr w:rsidR="00A80FD1" w:rsidRPr="000472D1" w14:paraId="2068C19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1240" w:type="dxa"/>
            <w:tcBorders>
              <w:top w:val="single" w:sz="4" w:space="0" w:color="auto"/>
              <w:bottom w:val="single" w:sz="4" w:space="0" w:color="auto"/>
            </w:tcBorders>
            <w:shd w:val="clear" w:color="auto" w:fill="FDE9D9" w:themeFill="accent6" w:themeFillTint="33"/>
          </w:tcPr>
          <w:p w14:paraId="7AEF14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80FD1" w:rsidRPr="0005226A" w:rsidRDefault="00A80FD1" w:rsidP="00A80FD1">
            <w:pPr>
              <w:spacing w:after="0"/>
              <w:rPr>
                <w:rFonts w:ascii="Arial" w:hAnsi="Arial" w:cs="Arial"/>
                <w:lang w:val="en-US"/>
              </w:rPr>
            </w:pPr>
          </w:p>
        </w:tc>
      </w:tr>
      <w:tr w:rsidR="00A80FD1" w:rsidRPr="005E5867" w14:paraId="13CEB539"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A80FD1" w:rsidRPr="0005226A" w:rsidRDefault="00A80FD1" w:rsidP="00A80FD1">
            <w:pPr>
              <w:spacing w:after="0"/>
              <w:rPr>
                <w:rFonts w:ascii="Arial" w:hAnsi="Arial" w:cs="Arial"/>
                <w:lang w:val="en-US"/>
              </w:rPr>
            </w:pPr>
          </w:p>
        </w:tc>
      </w:tr>
      <w:tr w:rsidR="00A80FD1" w:rsidRPr="005E5867" w14:paraId="185F80F4"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A80FD1" w:rsidRPr="0005226A" w:rsidRDefault="00A80FD1" w:rsidP="00A80FD1">
            <w:pPr>
              <w:spacing w:after="0"/>
              <w:rPr>
                <w:rFonts w:ascii="Arial" w:hAnsi="Arial" w:cs="Arial"/>
                <w:lang w:val="en-US"/>
              </w:rPr>
            </w:pPr>
          </w:p>
        </w:tc>
      </w:tr>
      <w:tr w:rsidR="00A80FD1" w:rsidRPr="000472D1" w14:paraId="11E25D2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1240" w:type="dxa"/>
            <w:tcBorders>
              <w:top w:val="single" w:sz="4" w:space="0" w:color="auto"/>
              <w:bottom w:val="single" w:sz="4" w:space="0" w:color="auto"/>
            </w:tcBorders>
            <w:shd w:val="clear" w:color="auto" w:fill="FDE9D9" w:themeFill="accent6" w:themeFillTint="33"/>
          </w:tcPr>
          <w:p w14:paraId="7F01C35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80FD1" w:rsidRPr="0005226A" w:rsidRDefault="00A80FD1" w:rsidP="00A80FD1">
            <w:pPr>
              <w:spacing w:after="0"/>
              <w:rPr>
                <w:rFonts w:ascii="Arial" w:hAnsi="Arial" w:cs="Arial"/>
                <w:lang w:val="en-US"/>
              </w:rPr>
            </w:pPr>
          </w:p>
        </w:tc>
      </w:tr>
      <w:tr w:rsidR="00A80FD1" w:rsidRPr="00C86D26" w14:paraId="00AC81DC" w14:textId="77777777" w:rsidTr="003A6009">
        <w:trPr>
          <w:gridAfter w:val="1"/>
          <w:wAfter w:w="4484" w:type="dxa"/>
          <w:cantSplit/>
        </w:trPr>
        <w:tc>
          <w:tcPr>
            <w:tcW w:w="974" w:type="dxa"/>
            <w:tcBorders>
              <w:top w:val="nil"/>
              <w:left w:val="single" w:sz="18" w:space="0" w:color="auto"/>
              <w:bottom w:val="nil"/>
              <w:right w:val="single" w:sz="4" w:space="0" w:color="auto"/>
            </w:tcBorders>
            <w:shd w:val="clear" w:color="auto" w:fill="auto"/>
          </w:tcPr>
          <w:p w14:paraId="341B621A" w14:textId="77777777" w:rsidR="00A80FD1" w:rsidRPr="00107C20" w:rsidRDefault="00A80FD1" w:rsidP="00A80FD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A52E35A" w14:textId="50E6146A"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33369B06"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0FB1CDF3"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1D97D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FB4A861" w14:textId="77777777" w:rsidR="00A80FD1" w:rsidRPr="0005226A" w:rsidRDefault="00A80FD1" w:rsidP="00A80FD1">
            <w:pPr>
              <w:spacing w:after="0"/>
              <w:rPr>
                <w:rFonts w:ascii="Arial" w:hAnsi="Arial" w:cs="Arial"/>
                <w:lang w:val="en-US"/>
              </w:rPr>
            </w:pPr>
          </w:p>
        </w:tc>
      </w:tr>
      <w:tr w:rsidR="00A80FD1" w:rsidRPr="00C86D26" w14:paraId="704EC15D" w14:textId="77777777" w:rsidTr="003A6009">
        <w:trPr>
          <w:gridAfter w:val="1"/>
          <w:wAfter w:w="4484" w:type="dxa"/>
          <w:cantSplit/>
        </w:trPr>
        <w:tc>
          <w:tcPr>
            <w:tcW w:w="974" w:type="dxa"/>
            <w:tcBorders>
              <w:top w:val="nil"/>
              <w:left w:val="single" w:sz="18" w:space="0" w:color="auto"/>
              <w:bottom w:val="nil"/>
              <w:right w:val="single" w:sz="4" w:space="0" w:color="auto"/>
            </w:tcBorders>
            <w:shd w:val="clear" w:color="auto" w:fill="auto"/>
          </w:tcPr>
          <w:p w14:paraId="69CEE2C0" w14:textId="77777777" w:rsidR="00A80FD1" w:rsidRPr="00107C20" w:rsidRDefault="00A80FD1" w:rsidP="00A80FD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40DDD86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9C3126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A4C07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A7996E3" w14:textId="77777777" w:rsidR="00A80FD1" w:rsidRPr="0005226A" w:rsidRDefault="00A80FD1" w:rsidP="00A80FD1">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159E58B6" w14:textId="77777777" w:rsidR="00A80FD1" w:rsidRPr="0005226A" w:rsidRDefault="00A80FD1" w:rsidP="00A80FD1">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76BDF436" w14:textId="77777777" w:rsidR="00A80FD1" w:rsidRPr="0005226A" w:rsidRDefault="00A80FD1" w:rsidP="00A80FD1">
            <w:pPr>
              <w:spacing w:after="0"/>
              <w:rPr>
                <w:rFonts w:ascii="Arial" w:hAnsi="Arial" w:cs="Arial"/>
                <w:lang w:val="en-US"/>
              </w:rPr>
            </w:pPr>
          </w:p>
        </w:tc>
      </w:tr>
      <w:tr w:rsidR="00A80FD1" w:rsidRPr="000472D1" w14:paraId="41ABCB0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1240" w:type="dxa"/>
            <w:tcBorders>
              <w:top w:val="single" w:sz="4" w:space="0" w:color="auto"/>
              <w:bottom w:val="single" w:sz="4" w:space="0" w:color="auto"/>
            </w:tcBorders>
            <w:shd w:val="clear" w:color="auto" w:fill="FDE9D9" w:themeFill="accent6" w:themeFillTint="33"/>
          </w:tcPr>
          <w:p w14:paraId="1794A61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80FD1" w:rsidRPr="0005226A" w:rsidRDefault="00A80FD1" w:rsidP="00A80FD1">
            <w:pPr>
              <w:spacing w:after="0"/>
              <w:rPr>
                <w:rFonts w:ascii="Arial" w:hAnsi="Arial" w:cs="Arial"/>
                <w:lang w:val="en-US"/>
              </w:rPr>
            </w:pPr>
          </w:p>
        </w:tc>
      </w:tr>
      <w:tr w:rsidR="00A80FD1" w:rsidRPr="005E5867" w14:paraId="50B2B673"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A80FD1" w:rsidRPr="0005226A" w:rsidRDefault="00A80FD1" w:rsidP="00A80FD1">
            <w:pPr>
              <w:spacing w:after="0"/>
              <w:rPr>
                <w:rFonts w:ascii="Arial" w:hAnsi="Arial" w:cs="Arial"/>
                <w:lang w:val="en-US"/>
              </w:rPr>
            </w:pPr>
          </w:p>
        </w:tc>
      </w:tr>
      <w:tr w:rsidR="00A80FD1" w:rsidRPr="000472D1" w14:paraId="1CD88D2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B7F8C9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80FD1" w:rsidRPr="0005226A" w:rsidRDefault="00A80FD1" w:rsidP="00A80FD1">
            <w:pPr>
              <w:spacing w:after="0"/>
              <w:rPr>
                <w:rFonts w:ascii="Arial" w:hAnsi="Arial" w:cs="Arial"/>
                <w:lang w:val="en-US"/>
              </w:rPr>
            </w:pPr>
          </w:p>
        </w:tc>
      </w:tr>
      <w:tr w:rsidR="00A80FD1" w:rsidRPr="005E5867" w14:paraId="7E078301"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A80FD1" w:rsidRPr="0005226A" w:rsidRDefault="00A80FD1" w:rsidP="00A80FD1">
            <w:pPr>
              <w:spacing w:after="0"/>
              <w:rPr>
                <w:rFonts w:ascii="Arial" w:hAnsi="Arial" w:cs="Arial"/>
                <w:lang w:val="en-US"/>
              </w:rPr>
            </w:pPr>
          </w:p>
        </w:tc>
      </w:tr>
      <w:tr w:rsidR="00A80FD1" w:rsidRPr="000472D1" w14:paraId="7572CC7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1240" w:type="dxa"/>
            <w:tcBorders>
              <w:top w:val="single" w:sz="4" w:space="0" w:color="auto"/>
              <w:bottom w:val="single" w:sz="4" w:space="0" w:color="auto"/>
            </w:tcBorders>
            <w:shd w:val="clear" w:color="auto" w:fill="FDE9D9" w:themeFill="accent6" w:themeFillTint="33"/>
          </w:tcPr>
          <w:p w14:paraId="29384B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80FD1" w:rsidRPr="0005226A" w:rsidRDefault="00A80FD1" w:rsidP="00A80FD1">
            <w:pPr>
              <w:spacing w:after="0"/>
              <w:rPr>
                <w:rFonts w:ascii="Arial" w:hAnsi="Arial" w:cs="Arial"/>
                <w:lang w:val="en-US"/>
              </w:rPr>
            </w:pPr>
          </w:p>
        </w:tc>
      </w:tr>
      <w:tr w:rsidR="00A80FD1" w:rsidRPr="005E5867" w14:paraId="7AF3D838"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CA573B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42483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8FA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06A4F9" w14:textId="77777777" w:rsidR="00A80FD1" w:rsidRPr="0005226A" w:rsidRDefault="00A80FD1" w:rsidP="00A80FD1">
            <w:pPr>
              <w:spacing w:after="0"/>
              <w:rPr>
                <w:rFonts w:ascii="Arial" w:hAnsi="Arial" w:cs="Arial"/>
                <w:lang w:val="en-US"/>
              </w:rPr>
            </w:pPr>
          </w:p>
        </w:tc>
      </w:tr>
      <w:tr w:rsidR="00A80FD1" w:rsidRPr="000472D1" w14:paraId="3DD2387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1240" w:type="dxa"/>
            <w:tcBorders>
              <w:top w:val="single" w:sz="4" w:space="0" w:color="auto"/>
              <w:bottom w:val="single" w:sz="4" w:space="0" w:color="auto"/>
            </w:tcBorders>
            <w:shd w:val="clear" w:color="auto" w:fill="FDE9D9" w:themeFill="accent6" w:themeFillTint="33"/>
          </w:tcPr>
          <w:p w14:paraId="035B854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80FD1" w:rsidRPr="0005226A" w:rsidRDefault="00A80FD1" w:rsidP="00A80FD1">
            <w:pPr>
              <w:spacing w:after="0"/>
              <w:rPr>
                <w:rFonts w:ascii="Arial" w:hAnsi="Arial" w:cs="Arial"/>
                <w:lang w:val="en-US"/>
              </w:rPr>
            </w:pPr>
          </w:p>
        </w:tc>
      </w:tr>
      <w:tr w:rsidR="00A80FD1" w:rsidRPr="005E5867" w14:paraId="09BC9B1E"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BBC264" w14:textId="30FCFD4C"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0515D0EE"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25A9FB2E"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A80FD1" w:rsidRPr="0005226A" w:rsidRDefault="00A80FD1" w:rsidP="00A80FD1">
            <w:pPr>
              <w:spacing w:after="0"/>
              <w:rPr>
                <w:rFonts w:ascii="Arial" w:hAnsi="Arial" w:cs="Arial"/>
                <w:lang w:val="en-US"/>
              </w:rPr>
            </w:pPr>
          </w:p>
        </w:tc>
      </w:tr>
      <w:tr w:rsidR="00A80FD1" w:rsidRPr="005E5867" w14:paraId="504B515F"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23AA2D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E87105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E89BC0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4FF591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0AC86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FB74F5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6CA038" w14:textId="77777777" w:rsidR="00A80FD1" w:rsidRPr="0005226A" w:rsidRDefault="00A80FD1" w:rsidP="00A80FD1">
            <w:pPr>
              <w:spacing w:after="0"/>
              <w:rPr>
                <w:rFonts w:ascii="Arial" w:hAnsi="Arial" w:cs="Arial"/>
                <w:lang w:val="en-US"/>
              </w:rPr>
            </w:pPr>
          </w:p>
        </w:tc>
      </w:tr>
      <w:tr w:rsidR="00A80FD1" w:rsidRPr="000472D1" w14:paraId="3C30988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1240" w:type="dxa"/>
            <w:tcBorders>
              <w:top w:val="single" w:sz="4" w:space="0" w:color="auto"/>
              <w:bottom w:val="single" w:sz="4" w:space="0" w:color="auto"/>
            </w:tcBorders>
            <w:shd w:val="clear" w:color="auto" w:fill="FDE9D9" w:themeFill="accent6" w:themeFillTint="33"/>
          </w:tcPr>
          <w:p w14:paraId="0C5D72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80FD1" w:rsidRPr="0005226A" w:rsidRDefault="00A80FD1" w:rsidP="00A80FD1">
            <w:pPr>
              <w:spacing w:after="0"/>
              <w:rPr>
                <w:rFonts w:ascii="Arial" w:hAnsi="Arial" w:cs="Arial"/>
                <w:lang w:val="en-US"/>
              </w:rPr>
            </w:pPr>
          </w:p>
        </w:tc>
      </w:tr>
      <w:tr w:rsidR="00A80FD1" w:rsidRPr="005E5867" w14:paraId="02F65340"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A80FD1" w:rsidRPr="0005226A" w:rsidRDefault="00A80FD1" w:rsidP="00A80FD1">
            <w:pPr>
              <w:spacing w:after="0"/>
              <w:rPr>
                <w:rFonts w:ascii="Arial" w:hAnsi="Arial" w:cs="Arial"/>
                <w:lang w:val="en-US"/>
              </w:rPr>
            </w:pPr>
          </w:p>
        </w:tc>
      </w:tr>
      <w:tr w:rsidR="00A80FD1" w:rsidRPr="005E5867" w14:paraId="05652BFC"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A80FD1" w:rsidRPr="0005226A" w:rsidRDefault="00A80FD1" w:rsidP="00A80FD1">
            <w:pPr>
              <w:spacing w:after="0"/>
              <w:rPr>
                <w:rFonts w:ascii="Arial" w:hAnsi="Arial" w:cs="Arial"/>
                <w:lang w:val="en-US"/>
              </w:rPr>
            </w:pPr>
          </w:p>
        </w:tc>
      </w:tr>
      <w:tr w:rsidR="00A80FD1" w:rsidRPr="000472D1" w14:paraId="502924A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1240" w:type="dxa"/>
            <w:tcBorders>
              <w:top w:val="single" w:sz="4" w:space="0" w:color="auto"/>
              <w:bottom w:val="single" w:sz="4" w:space="0" w:color="auto"/>
            </w:tcBorders>
            <w:shd w:val="clear" w:color="auto" w:fill="FDE9D9" w:themeFill="accent6" w:themeFillTint="33"/>
          </w:tcPr>
          <w:p w14:paraId="31EF5F2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80FD1" w:rsidRPr="0005226A" w:rsidRDefault="00A80FD1" w:rsidP="00A80FD1">
            <w:pPr>
              <w:spacing w:after="0"/>
              <w:rPr>
                <w:rFonts w:ascii="Arial" w:hAnsi="Arial" w:cs="Arial"/>
                <w:lang w:val="en-US"/>
              </w:rPr>
            </w:pPr>
          </w:p>
        </w:tc>
      </w:tr>
      <w:tr w:rsidR="00A80FD1" w:rsidRPr="005E5867" w14:paraId="2121E8DC"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A80FD1" w:rsidRPr="0005226A" w:rsidRDefault="00A80FD1" w:rsidP="00A80FD1">
            <w:pPr>
              <w:spacing w:after="0"/>
              <w:rPr>
                <w:rFonts w:ascii="Arial" w:hAnsi="Arial" w:cs="Arial"/>
                <w:lang w:val="en-US"/>
              </w:rPr>
            </w:pPr>
          </w:p>
        </w:tc>
      </w:tr>
      <w:tr w:rsidR="00A80FD1" w:rsidRPr="000472D1" w14:paraId="2B4FF3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 [NSORAF]</w:t>
            </w:r>
          </w:p>
        </w:tc>
        <w:tc>
          <w:tcPr>
            <w:tcW w:w="1240" w:type="dxa"/>
            <w:tcBorders>
              <w:top w:val="single" w:sz="4" w:space="0" w:color="auto"/>
              <w:bottom w:val="single" w:sz="4" w:space="0" w:color="auto"/>
            </w:tcBorders>
            <w:shd w:val="clear" w:color="auto" w:fill="FDE9D9" w:themeFill="accent6" w:themeFillTint="33"/>
          </w:tcPr>
          <w:p w14:paraId="5AD904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80FD1" w:rsidRPr="0005226A" w:rsidRDefault="00A80FD1" w:rsidP="00A80FD1">
            <w:pPr>
              <w:spacing w:after="0"/>
              <w:rPr>
                <w:rFonts w:ascii="Arial" w:hAnsi="Arial" w:cs="Arial"/>
                <w:lang w:val="en-US"/>
              </w:rPr>
            </w:pPr>
          </w:p>
        </w:tc>
      </w:tr>
      <w:tr w:rsidR="00A80FD1" w:rsidRPr="005E5867" w14:paraId="4402686B"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A80FD1" w:rsidRPr="0005226A" w:rsidRDefault="00A80FD1" w:rsidP="00A80FD1">
            <w:pPr>
              <w:spacing w:after="0"/>
              <w:rPr>
                <w:rFonts w:ascii="Arial" w:hAnsi="Arial" w:cs="Arial"/>
                <w:lang w:val="en-US"/>
              </w:rPr>
            </w:pPr>
          </w:p>
        </w:tc>
      </w:tr>
      <w:tr w:rsidR="00A80FD1" w:rsidRPr="000472D1" w14:paraId="5F1395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80FD1" w:rsidRPr="00107C20" w:rsidRDefault="00A80FD1" w:rsidP="00A80FD1">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 [enh2MCPTT-CT]</w:t>
            </w:r>
          </w:p>
        </w:tc>
        <w:tc>
          <w:tcPr>
            <w:tcW w:w="1240" w:type="dxa"/>
            <w:tcBorders>
              <w:top w:val="single" w:sz="4" w:space="0" w:color="auto"/>
              <w:bottom w:val="single" w:sz="4" w:space="0" w:color="auto"/>
            </w:tcBorders>
            <w:shd w:val="clear" w:color="auto" w:fill="FDE9D9" w:themeFill="accent6" w:themeFillTint="33"/>
          </w:tcPr>
          <w:p w14:paraId="19106C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80FD1" w:rsidRPr="0005226A" w:rsidRDefault="00A80FD1" w:rsidP="00A80FD1">
            <w:pPr>
              <w:spacing w:after="0"/>
              <w:rPr>
                <w:rFonts w:ascii="Arial" w:hAnsi="Arial" w:cs="Arial"/>
                <w:lang w:val="en-US"/>
              </w:rPr>
            </w:pPr>
          </w:p>
        </w:tc>
      </w:tr>
      <w:tr w:rsidR="00A80FD1" w:rsidRPr="005E5867" w14:paraId="3A038DDE"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A80FD1" w:rsidRPr="0005226A" w:rsidRDefault="00A80FD1" w:rsidP="00A80FD1">
            <w:pPr>
              <w:spacing w:after="0"/>
              <w:rPr>
                <w:rFonts w:ascii="Arial" w:hAnsi="Arial" w:cs="Arial"/>
                <w:lang w:val="en-US"/>
              </w:rPr>
            </w:pPr>
          </w:p>
        </w:tc>
      </w:tr>
      <w:tr w:rsidR="00A80FD1" w:rsidRPr="000472D1" w14:paraId="1EF439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80FD1" w:rsidRPr="00107C20" w:rsidRDefault="00A80FD1" w:rsidP="00A80FD1">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C112B1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80FD1" w:rsidRPr="0005226A" w:rsidRDefault="00A80FD1" w:rsidP="00A80FD1">
            <w:pPr>
              <w:spacing w:after="0"/>
              <w:rPr>
                <w:rFonts w:ascii="Arial" w:hAnsi="Arial" w:cs="Arial"/>
                <w:lang w:val="en-US"/>
              </w:rPr>
            </w:pPr>
          </w:p>
        </w:tc>
      </w:tr>
      <w:tr w:rsidR="00A80FD1" w:rsidRPr="005E5867" w14:paraId="72889192"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A80FD1" w:rsidRPr="0005226A" w:rsidRDefault="00A80FD1" w:rsidP="00A80FD1">
            <w:pPr>
              <w:spacing w:after="0"/>
              <w:rPr>
                <w:rFonts w:ascii="Arial" w:hAnsi="Arial" w:cs="Arial"/>
                <w:lang w:val="en-US"/>
              </w:rPr>
            </w:pPr>
          </w:p>
        </w:tc>
      </w:tr>
      <w:tr w:rsidR="00A80FD1" w:rsidRPr="000472D1" w14:paraId="0E2406F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80FD1" w:rsidRPr="00107C20" w:rsidRDefault="00A80FD1" w:rsidP="00A80FD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A80FD1" w:rsidRPr="00CB576F" w:rsidRDefault="00A80FD1" w:rsidP="00A80FD1">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1240" w:type="dxa"/>
            <w:tcBorders>
              <w:top w:val="single" w:sz="4" w:space="0" w:color="auto"/>
              <w:bottom w:val="single" w:sz="4" w:space="0" w:color="auto"/>
            </w:tcBorders>
            <w:shd w:val="clear" w:color="auto" w:fill="FDE9D9" w:themeFill="accent6" w:themeFillTint="33"/>
          </w:tcPr>
          <w:p w14:paraId="3475403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80FD1" w:rsidRPr="0005226A" w:rsidRDefault="00A80FD1" w:rsidP="00A80FD1">
            <w:pPr>
              <w:spacing w:after="0"/>
              <w:rPr>
                <w:rFonts w:ascii="Arial" w:hAnsi="Arial" w:cs="Arial"/>
                <w:lang w:val="en-US"/>
              </w:rPr>
            </w:pPr>
          </w:p>
        </w:tc>
      </w:tr>
      <w:tr w:rsidR="00A80FD1" w:rsidRPr="000472D1" w14:paraId="07FCC4A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CD231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C74EF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2E3DD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082E1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DCE3E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20BE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929144F" w14:textId="77777777" w:rsidR="00A80FD1" w:rsidRPr="0005226A" w:rsidRDefault="00A80FD1" w:rsidP="00A80FD1">
            <w:pPr>
              <w:spacing w:after="0"/>
              <w:rPr>
                <w:rFonts w:ascii="Arial" w:hAnsi="Arial" w:cs="Arial"/>
                <w:lang w:val="en-US"/>
              </w:rPr>
            </w:pPr>
          </w:p>
        </w:tc>
      </w:tr>
      <w:tr w:rsidR="00A80FD1" w:rsidRPr="000472D1" w14:paraId="5B39422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A80FD1" w:rsidRPr="00107C20" w:rsidRDefault="00A80FD1" w:rsidP="00A80FD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Any other Rel-16 Work item or Study item</w:t>
            </w:r>
          </w:p>
        </w:tc>
        <w:tc>
          <w:tcPr>
            <w:tcW w:w="1240" w:type="dxa"/>
            <w:tcBorders>
              <w:top w:val="single" w:sz="4" w:space="0" w:color="auto"/>
              <w:bottom w:val="single" w:sz="4" w:space="0" w:color="auto"/>
            </w:tcBorders>
            <w:shd w:val="clear" w:color="auto" w:fill="FDE9D9" w:themeFill="accent6" w:themeFillTint="33"/>
          </w:tcPr>
          <w:p w14:paraId="6959DDC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A80FD1" w:rsidRPr="0005226A" w:rsidRDefault="00A80FD1" w:rsidP="00A80FD1">
            <w:pPr>
              <w:spacing w:after="0"/>
              <w:rPr>
                <w:rFonts w:ascii="Arial" w:hAnsi="Arial" w:cs="Arial"/>
                <w:lang w:val="en-US"/>
              </w:rPr>
            </w:pPr>
          </w:p>
        </w:tc>
      </w:tr>
      <w:tr w:rsidR="00A80FD1" w:rsidRPr="000472D1" w14:paraId="25DE2F8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05226A" w:rsidRDefault="00A80FD1" w:rsidP="00A80FD1">
            <w:pPr>
              <w:spacing w:after="0"/>
              <w:rPr>
                <w:rFonts w:ascii="Arial" w:hAnsi="Arial" w:cs="Arial"/>
                <w:lang w:val="en-US"/>
              </w:rPr>
            </w:pPr>
          </w:p>
        </w:tc>
      </w:tr>
      <w:tr w:rsidR="00A80FD1" w:rsidRPr="000472D1" w14:paraId="536B33EF"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A80FD1" w:rsidRPr="0005226A" w:rsidRDefault="00A80FD1" w:rsidP="00A80FD1">
            <w:pPr>
              <w:spacing w:after="0"/>
              <w:rPr>
                <w:rFonts w:ascii="Arial" w:hAnsi="Arial" w:cs="Arial"/>
                <w:lang w:val="en-US"/>
              </w:rPr>
            </w:pPr>
          </w:p>
        </w:tc>
      </w:tr>
      <w:tr w:rsidR="00A80FD1" w:rsidRPr="000472D1" w14:paraId="66F76F9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05226A"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Possible topics WRT planning of Rel-17</w:t>
            </w:r>
          </w:p>
        </w:tc>
      </w:tr>
      <w:tr w:rsidR="00A80FD1" w:rsidRPr="00104C09" w14:paraId="3A17A898"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05226A" w:rsidRDefault="00A80FD1" w:rsidP="00A80FD1">
            <w:pPr>
              <w:spacing w:after="0"/>
              <w:rPr>
                <w:rFonts w:ascii="Arial" w:hAnsi="Arial" w:cs="Arial"/>
                <w:lang w:val="en-US"/>
              </w:rPr>
            </w:pPr>
          </w:p>
        </w:tc>
      </w:tr>
      <w:tr w:rsidR="00A80FD1" w:rsidRPr="000472D1" w14:paraId="36DF02D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05226A" w:rsidRDefault="00A80FD1" w:rsidP="00A80FD1">
            <w:pPr>
              <w:spacing w:after="0"/>
              <w:rPr>
                <w:rFonts w:ascii="Arial" w:hAnsi="Arial" w:cs="Arial"/>
                <w:color w:val="FF0000"/>
                <w:lang w:val="en-US"/>
              </w:rPr>
            </w:pPr>
          </w:p>
        </w:tc>
      </w:tr>
      <w:tr w:rsidR="00A80FD1" w:rsidRPr="000472D1" w14:paraId="01B9E77E"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05226A" w:rsidRDefault="00A80FD1" w:rsidP="00A80FD1">
            <w:pPr>
              <w:spacing w:after="0"/>
              <w:rPr>
                <w:rFonts w:ascii="Arial" w:hAnsi="Arial" w:cs="Arial"/>
                <w:lang w:val="en-US"/>
              </w:rPr>
            </w:pPr>
          </w:p>
        </w:tc>
      </w:tr>
      <w:tr w:rsidR="00A80FD1" w:rsidRPr="000472D1" w14:paraId="5634F9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05226A" w:rsidRDefault="00A80FD1" w:rsidP="00A80FD1">
            <w:pPr>
              <w:spacing w:after="0"/>
              <w:rPr>
                <w:rFonts w:ascii="Arial" w:hAnsi="Arial" w:cs="Arial"/>
                <w:color w:val="FF0000"/>
                <w:lang w:val="en-US"/>
              </w:rPr>
            </w:pPr>
          </w:p>
        </w:tc>
      </w:tr>
      <w:tr w:rsidR="00A80FD1" w:rsidRPr="00104C09" w14:paraId="69C92271"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05226A" w:rsidRDefault="00A80FD1" w:rsidP="00A80FD1">
            <w:pPr>
              <w:spacing w:after="0"/>
              <w:rPr>
                <w:rFonts w:ascii="Arial" w:hAnsi="Arial" w:cs="Arial"/>
                <w:lang w:val="en-US"/>
              </w:rPr>
            </w:pPr>
          </w:p>
        </w:tc>
      </w:tr>
      <w:tr w:rsidR="00A80FD1" w:rsidRPr="000472D1" w14:paraId="4AB9058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05226A" w:rsidRDefault="00A80FD1" w:rsidP="00A80FD1">
            <w:pPr>
              <w:spacing w:after="0"/>
              <w:rPr>
                <w:rFonts w:ascii="Arial" w:hAnsi="Arial" w:cs="Arial"/>
                <w:lang w:val="en-US"/>
              </w:rPr>
            </w:pPr>
          </w:p>
        </w:tc>
      </w:tr>
      <w:tr w:rsidR="00A80FD1" w:rsidRPr="000472D1" w14:paraId="21D9361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2E4F28D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49187" w14:textId="5AFF121F"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3DFD4E9" w14:textId="116140C9"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F7EBED" w14:textId="017F72BC"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B18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4022884" w14:textId="7CEBEA10" w:rsidR="00A80FD1" w:rsidRPr="0005226A" w:rsidRDefault="00A80FD1" w:rsidP="00A80FD1">
            <w:pPr>
              <w:spacing w:after="0"/>
              <w:rPr>
                <w:rFonts w:ascii="Arial" w:hAnsi="Arial" w:cs="Arial"/>
                <w:lang w:val="en-US"/>
              </w:rPr>
            </w:pPr>
          </w:p>
        </w:tc>
      </w:tr>
      <w:tr w:rsidR="00A80FD1" w:rsidRPr="000472D1" w14:paraId="03F6E58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05226A" w:rsidRDefault="00A80FD1" w:rsidP="00A80FD1">
            <w:pPr>
              <w:spacing w:after="0"/>
              <w:rPr>
                <w:rFonts w:ascii="Arial" w:hAnsi="Arial" w:cs="Arial"/>
                <w:lang w:val="en-US"/>
              </w:rPr>
            </w:pPr>
          </w:p>
        </w:tc>
      </w:tr>
      <w:tr w:rsidR="00A80FD1" w:rsidRPr="000472D1" w14:paraId="627CCDE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05226A" w:rsidRDefault="00A80FD1" w:rsidP="00A80FD1">
            <w:pPr>
              <w:spacing w:after="0"/>
              <w:rPr>
                <w:rFonts w:ascii="Arial" w:hAnsi="Arial" w:cs="Arial"/>
                <w:lang w:val="en-US"/>
              </w:rPr>
            </w:pPr>
          </w:p>
        </w:tc>
      </w:tr>
      <w:tr w:rsidR="00A80FD1" w:rsidRPr="000472D1" w14:paraId="50FC037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3844" w14:textId="02F9E12C"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74E17" w14:textId="515D4A58"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76B837A" w14:textId="1813F9A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9F9ED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09E38F7" w14:textId="77777777" w:rsidR="00A80FD1" w:rsidRPr="0005226A" w:rsidRDefault="00A80FD1" w:rsidP="00A80FD1">
            <w:pPr>
              <w:spacing w:after="0"/>
              <w:rPr>
                <w:rFonts w:ascii="Arial" w:hAnsi="Arial" w:cs="Arial"/>
                <w:lang w:val="en-US"/>
              </w:rPr>
            </w:pPr>
          </w:p>
        </w:tc>
      </w:tr>
      <w:tr w:rsidR="00A80FD1" w:rsidRPr="000472D1" w14:paraId="00830A9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98DCA9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A2C02E"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1B361B5" w14:textId="609128DA"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B80AB0" w14:textId="7E88C8ED"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7EC2AE" w14:textId="4740083C"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F3E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40575C0" w14:textId="77777777" w:rsidR="00A80FD1" w:rsidRPr="0005226A" w:rsidRDefault="00A80FD1" w:rsidP="00A80FD1">
            <w:pPr>
              <w:spacing w:after="0"/>
              <w:rPr>
                <w:rFonts w:ascii="Arial" w:hAnsi="Arial" w:cs="Arial"/>
                <w:lang w:val="en-US"/>
              </w:rPr>
            </w:pPr>
          </w:p>
        </w:tc>
      </w:tr>
      <w:tr w:rsidR="00A80FD1" w:rsidRPr="000472D1" w14:paraId="1469CBA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A80FD1" w:rsidRPr="0005226A" w:rsidRDefault="00A80FD1" w:rsidP="00A80FD1">
            <w:pPr>
              <w:spacing w:after="0"/>
              <w:rPr>
                <w:rFonts w:ascii="Arial" w:hAnsi="Arial" w:cs="Arial"/>
                <w:lang w:val="en-US"/>
              </w:rPr>
            </w:pPr>
          </w:p>
        </w:tc>
      </w:tr>
      <w:tr w:rsidR="00A80FD1" w:rsidRPr="000472D1" w14:paraId="1B92BB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A80FD1" w:rsidRPr="00365274" w:rsidRDefault="00A80FD1" w:rsidP="00A80FD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A80FD1" w:rsidRPr="0005226A" w:rsidRDefault="00A80FD1" w:rsidP="00A80FD1">
            <w:pPr>
              <w:spacing w:after="0"/>
              <w:rPr>
                <w:rFonts w:ascii="Arial" w:hAnsi="Arial" w:cs="Arial"/>
                <w:lang w:val="en-US"/>
              </w:rPr>
            </w:pPr>
          </w:p>
        </w:tc>
      </w:tr>
      <w:tr w:rsidR="00A80FD1" w:rsidRPr="000472D1" w14:paraId="63841F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A80FD1" w:rsidRPr="0005226A" w:rsidRDefault="00A80FD1" w:rsidP="00A80FD1">
            <w:pPr>
              <w:spacing w:after="0"/>
              <w:rPr>
                <w:rFonts w:ascii="Arial" w:hAnsi="Arial" w:cs="Arial"/>
                <w:lang w:val="en-US"/>
              </w:rPr>
            </w:pPr>
          </w:p>
        </w:tc>
      </w:tr>
      <w:tr w:rsidR="00A80FD1" w:rsidRPr="000472D1" w14:paraId="4F92199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A80FD1" w:rsidRPr="00365274" w:rsidRDefault="00A80FD1" w:rsidP="00A80FD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A80FD1" w:rsidRPr="0005226A" w:rsidRDefault="00A80FD1" w:rsidP="00A80FD1">
            <w:pPr>
              <w:spacing w:after="0"/>
              <w:rPr>
                <w:rFonts w:ascii="Arial" w:hAnsi="Arial" w:cs="Arial"/>
                <w:lang w:val="en-US"/>
              </w:rPr>
            </w:pPr>
          </w:p>
        </w:tc>
      </w:tr>
      <w:tr w:rsidR="00A80FD1" w:rsidRPr="000472D1" w14:paraId="2E95B32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A80FD1" w:rsidRPr="0005226A" w:rsidRDefault="00A80FD1" w:rsidP="00A80FD1">
            <w:pPr>
              <w:spacing w:after="0"/>
              <w:rPr>
                <w:rFonts w:ascii="Arial" w:hAnsi="Arial" w:cs="Arial"/>
                <w:lang w:val="en-US"/>
              </w:rPr>
            </w:pPr>
          </w:p>
        </w:tc>
      </w:tr>
      <w:tr w:rsidR="00A80FD1" w:rsidRPr="000472D1" w14:paraId="4BD105F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A80FD1" w:rsidRPr="00365274" w:rsidRDefault="00A80FD1" w:rsidP="00A80FD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A80FD1" w:rsidRPr="0005226A" w:rsidRDefault="00A80FD1" w:rsidP="00A80FD1">
            <w:pPr>
              <w:spacing w:after="0"/>
              <w:rPr>
                <w:rFonts w:ascii="Arial" w:hAnsi="Arial" w:cs="Arial"/>
                <w:lang w:val="en-US"/>
              </w:rPr>
            </w:pPr>
          </w:p>
        </w:tc>
      </w:tr>
      <w:tr w:rsidR="00A80FD1" w:rsidRPr="000472D1" w14:paraId="50A8115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A80FD1" w:rsidRPr="0005226A" w:rsidRDefault="00A80FD1" w:rsidP="00A80FD1">
            <w:pPr>
              <w:spacing w:after="0"/>
              <w:rPr>
                <w:rFonts w:ascii="Arial" w:hAnsi="Arial" w:cs="Arial"/>
                <w:lang w:val="en-US"/>
              </w:rPr>
            </w:pPr>
          </w:p>
        </w:tc>
      </w:tr>
      <w:tr w:rsidR="00A80FD1" w:rsidRPr="000472D1" w14:paraId="05FFCF5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A80FD1" w:rsidRPr="00365274" w:rsidRDefault="00A80FD1" w:rsidP="00A80FD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A80FD1" w:rsidRPr="0005226A" w:rsidRDefault="00A80FD1" w:rsidP="00A80FD1">
            <w:pPr>
              <w:spacing w:after="0"/>
              <w:rPr>
                <w:rFonts w:ascii="Arial" w:hAnsi="Arial" w:cs="Arial"/>
                <w:lang w:val="en-US"/>
              </w:rPr>
            </w:pPr>
          </w:p>
        </w:tc>
      </w:tr>
      <w:tr w:rsidR="00A80FD1" w:rsidRPr="000472D1" w14:paraId="40D0E4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A80FD1" w:rsidRPr="0005226A" w:rsidRDefault="00A80FD1" w:rsidP="00A80FD1">
            <w:pPr>
              <w:spacing w:after="0"/>
              <w:rPr>
                <w:rFonts w:ascii="Arial" w:hAnsi="Arial" w:cs="Arial"/>
                <w:lang w:val="en-US"/>
              </w:rPr>
            </w:pPr>
          </w:p>
        </w:tc>
      </w:tr>
      <w:tr w:rsidR="00A80FD1" w:rsidRPr="000472D1" w14:paraId="7E5778B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A80FD1" w:rsidRPr="00365274" w:rsidRDefault="00A80FD1" w:rsidP="00A80FD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A80FD1" w:rsidRPr="0005226A" w:rsidRDefault="00A80FD1" w:rsidP="00A80FD1">
            <w:pPr>
              <w:spacing w:after="0"/>
              <w:rPr>
                <w:rFonts w:ascii="Arial" w:hAnsi="Arial" w:cs="Arial"/>
                <w:lang w:val="en-US"/>
              </w:rPr>
            </w:pPr>
          </w:p>
        </w:tc>
      </w:tr>
      <w:tr w:rsidR="00A80FD1" w:rsidRPr="000472D1" w14:paraId="479787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A80FD1" w:rsidRPr="0005226A" w:rsidRDefault="00A80FD1" w:rsidP="00A80FD1">
            <w:pPr>
              <w:spacing w:after="0"/>
              <w:rPr>
                <w:rFonts w:ascii="Arial" w:hAnsi="Arial" w:cs="Arial"/>
                <w:lang w:val="en-US"/>
              </w:rPr>
            </w:pPr>
          </w:p>
        </w:tc>
      </w:tr>
      <w:tr w:rsidR="00A80FD1" w:rsidRPr="000472D1" w14:paraId="116F0A3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A80FD1" w:rsidRPr="00365274" w:rsidRDefault="00A80FD1" w:rsidP="00A80FD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A80FD1" w:rsidRPr="0005226A" w:rsidRDefault="00A80FD1" w:rsidP="00A80FD1">
            <w:pPr>
              <w:spacing w:after="0"/>
              <w:rPr>
                <w:rFonts w:ascii="Arial" w:hAnsi="Arial" w:cs="Arial"/>
                <w:lang w:val="en-US"/>
              </w:rPr>
            </w:pPr>
          </w:p>
        </w:tc>
      </w:tr>
      <w:tr w:rsidR="00A80FD1" w:rsidRPr="000472D1" w14:paraId="218984B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A80FD1" w:rsidRPr="0005226A" w:rsidRDefault="00A80FD1" w:rsidP="00A80FD1">
            <w:pPr>
              <w:spacing w:after="0"/>
              <w:rPr>
                <w:rFonts w:ascii="Arial" w:hAnsi="Arial" w:cs="Arial"/>
                <w:lang w:val="en-US"/>
              </w:rPr>
            </w:pPr>
          </w:p>
        </w:tc>
      </w:tr>
      <w:tr w:rsidR="00A80FD1" w:rsidRPr="000472D1" w14:paraId="0889F69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A80FD1" w:rsidRPr="00365274" w:rsidRDefault="00A80FD1" w:rsidP="00A80FD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A80FD1" w:rsidRPr="0005226A" w:rsidRDefault="00A80FD1" w:rsidP="00A80FD1">
            <w:pPr>
              <w:spacing w:after="0"/>
              <w:rPr>
                <w:rFonts w:ascii="Arial" w:hAnsi="Arial" w:cs="Arial"/>
                <w:lang w:val="en-US"/>
              </w:rPr>
            </w:pPr>
          </w:p>
        </w:tc>
      </w:tr>
      <w:tr w:rsidR="00A80FD1" w:rsidRPr="000472D1" w14:paraId="0DA499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A80FD1" w:rsidRPr="0005226A" w:rsidRDefault="00A80FD1" w:rsidP="00A80FD1">
            <w:pPr>
              <w:spacing w:after="0"/>
              <w:rPr>
                <w:rFonts w:ascii="Arial" w:hAnsi="Arial" w:cs="Arial"/>
                <w:lang w:val="en-US"/>
              </w:rPr>
            </w:pPr>
          </w:p>
        </w:tc>
      </w:tr>
      <w:tr w:rsidR="00A80FD1" w:rsidRPr="000472D1" w14:paraId="7C5320C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A80FD1" w:rsidRPr="00365274" w:rsidRDefault="00A80FD1" w:rsidP="00A80FD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A80FD1" w:rsidRPr="0005226A" w:rsidRDefault="00A80FD1" w:rsidP="00A80FD1">
            <w:pPr>
              <w:spacing w:after="0"/>
              <w:rPr>
                <w:rFonts w:ascii="Arial" w:hAnsi="Arial" w:cs="Arial"/>
                <w:lang w:val="en-US"/>
              </w:rPr>
            </w:pPr>
          </w:p>
        </w:tc>
      </w:tr>
      <w:tr w:rsidR="00A80FD1" w:rsidRPr="000472D1" w14:paraId="53C89A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A80FD1" w:rsidRPr="0005226A" w:rsidRDefault="00A80FD1" w:rsidP="00A80FD1">
            <w:pPr>
              <w:spacing w:after="0"/>
              <w:rPr>
                <w:rFonts w:ascii="Arial" w:hAnsi="Arial" w:cs="Arial"/>
                <w:lang w:val="en-US"/>
              </w:rPr>
            </w:pPr>
          </w:p>
        </w:tc>
      </w:tr>
      <w:tr w:rsidR="00A80FD1" w:rsidRPr="001E7CB9" w14:paraId="6E7F325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A80FD1" w:rsidRPr="00365274" w:rsidRDefault="00A80FD1" w:rsidP="00A80FD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A80FD1" w:rsidRPr="0005226A" w:rsidRDefault="00A80FD1" w:rsidP="00A80FD1">
            <w:pPr>
              <w:spacing w:after="0"/>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A80FD1" w:rsidRPr="0005226A" w:rsidRDefault="00A80FD1" w:rsidP="00A80FD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A80FD1" w:rsidRPr="0005226A" w:rsidRDefault="00A80FD1" w:rsidP="00A80FD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A80FD1" w:rsidRPr="0005226A"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A80FD1" w:rsidRPr="0005226A" w:rsidRDefault="00A80FD1" w:rsidP="00A80FD1">
            <w:pPr>
              <w:spacing w:after="0"/>
              <w:rPr>
                <w:rFonts w:ascii="Arial" w:hAnsi="Arial" w:cs="Arial"/>
                <w:lang w:val="fr-FR"/>
              </w:rPr>
            </w:pPr>
          </w:p>
        </w:tc>
      </w:tr>
      <w:tr w:rsidR="00A80FD1" w:rsidRPr="001E7CB9" w14:paraId="3AC17E5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A80FD1" w:rsidRPr="001E7CB9" w:rsidRDefault="00A80FD1" w:rsidP="00A80FD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A80FD1" w:rsidRPr="00365274" w:rsidRDefault="00A80FD1" w:rsidP="00A80FD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A80FD1" w:rsidRPr="0005226A" w:rsidRDefault="00A80FD1" w:rsidP="00A80FD1">
            <w:pPr>
              <w:spacing w:after="0"/>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A80FD1" w:rsidRPr="0005226A" w:rsidRDefault="00A80FD1" w:rsidP="00A80FD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A80FD1" w:rsidRPr="0005226A" w:rsidRDefault="00A80FD1" w:rsidP="00A80FD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A80FD1" w:rsidRPr="0005226A"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A80FD1" w:rsidRPr="0005226A" w:rsidRDefault="00A80FD1" w:rsidP="00A80FD1">
            <w:pPr>
              <w:spacing w:after="0"/>
              <w:rPr>
                <w:rFonts w:ascii="Arial" w:hAnsi="Arial" w:cs="Arial"/>
                <w:lang w:val="fr-FR"/>
              </w:rPr>
            </w:pPr>
          </w:p>
        </w:tc>
      </w:tr>
      <w:tr w:rsidR="00A80FD1" w:rsidRPr="001E7CB9" w14:paraId="274561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A80FD1" w:rsidRPr="00365274" w:rsidRDefault="00A80FD1" w:rsidP="00A80FD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A80FD1" w:rsidRPr="0005226A" w:rsidRDefault="00A80FD1" w:rsidP="00A80FD1">
            <w:pPr>
              <w:spacing w:after="0"/>
              <w:rPr>
                <w:rFonts w:ascii="Arial" w:hAnsi="Arial" w:cs="Arial"/>
                <w:lang w:val="en-US"/>
              </w:rPr>
            </w:pPr>
          </w:p>
        </w:tc>
      </w:tr>
      <w:tr w:rsidR="00A80FD1" w:rsidRPr="001E7CB9" w14:paraId="77D0856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A80FD1" w:rsidRPr="0005226A" w:rsidRDefault="00A80FD1" w:rsidP="00A80FD1">
            <w:pPr>
              <w:spacing w:after="0"/>
              <w:rPr>
                <w:rFonts w:ascii="Arial" w:hAnsi="Arial" w:cs="Arial"/>
                <w:lang w:val="en-US"/>
              </w:rPr>
            </w:pPr>
          </w:p>
        </w:tc>
      </w:tr>
      <w:tr w:rsidR="00A80FD1" w:rsidRPr="001E7CB9" w14:paraId="44718DB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A80FD1" w:rsidRPr="00107C20" w:rsidRDefault="00A80FD1" w:rsidP="00A80FD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A80FD1" w:rsidRPr="0005226A" w:rsidRDefault="00A80FD1" w:rsidP="00A80FD1">
            <w:pPr>
              <w:spacing w:after="0"/>
              <w:rPr>
                <w:rFonts w:ascii="Arial" w:hAnsi="Arial" w:cs="Arial"/>
                <w:lang w:val="en-US"/>
              </w:rPr>
            </w:pPr>
          </w:p>
        </w:tc>
      </w:tr>
      <w:tr w:rsidR="00A80FD1" w:rsidRPr="001E7CB9" w14:paraId="010884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885DA9D"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2209619"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72B077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CB08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0092B3" w14:textId="77777777" w:rsidR="00A80FD1" w:rsidRPr="0005226A" w:rsidRDefault="00A80FD1" w:rsidP="00A80FD1">
            <w:pPr>
              <w:spacing w:after="0"/>
              <w:rPr>
                <w:rFonts w:ascii="Arial" w:hAnsi="Arial" w:cs="Arial"/>
                <w:lang w:val="en-US"/>
              </w:rPr>
            </w:pPr>
          </w:p>
        </w:tc>
      </w:tr>
      <w:tr w:rsidR="00A80FD1" w:rsidRPr="001E7CB9" w14:paraId="60CAAC0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A80FD1" w:rsidRPr="00365274" w:rsidRDefault="00A80FD1" w:rsidP="00A80FD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A80FD1" w:rsidRPr="0005226A" w:rsidRDefault="00A80FD1" w:rsidP="00A80FD1">
            <w:pPr>
              <w:spacing w:after="0"/>
              <w:rPr>
                <w:rFonts w:ascii="Arial" w:hAnsi="Arial" w:cs="Arial"/>
                <w:lang w:val="en-US"/>
              </w:rPr>
            </w:pPr>
          </w:p>
        </w:tc>
      </w:tr>
      <w:tr w:rsidR="00A80FD1" w:rsidRPr="001E7CB9" w14:paraId="7DFF73E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50739CE" w14:textId="19A641AC"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1416DAD" w14:textId="1354073C"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6195786" w14:textId="3BD91DAB"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3F62B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BBA87FB" w14:textId="77777777" w:rsidR="00A80FD1" w:rsidRPr="0005226A" w:rsidRDefault="00A80FD1" w:rsidP="00A80FD1">
            <w:pPr>
              <w:spacing w:after="0"/>
              <w:rPr>
                <w:rFonts w:ascii="Arial" w:hAnsi="Arial" w:cs="Arial"/>
                <w:lang w:val="en-US"/>
              </w:rPr>
            </w:pPr>
          </w:p>
        </w:tc>
      </w:tr>
      <w:tr w:rsidR="00A80FD1" w:rsidRPr="001E7CB9" w14:paraId="6F16535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A80FD1" w:rsidRPr="0005226A" w:rsidRDefault="00A80FD1" w:rsidP="00A80FD1">
            <w:pPr>
              <w:spacing w:after="0"/>
              <w:rPr>
                <w:rFonts w:ascii="Arial" w:hAnsi="Arial" w:cs="Arial"/>
                <w:lang w:val="en-US"/>
              </w:rPr>
            </w:pPr>
          </w:p>
        </w:tc>
      </w:tr>
      <w:tr w:rsidR="00A80FD1" w:rsidRPr="001E7CB9" w14:paraId="6A43402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A80FD1" w:rsidRPr="00365274" w:rsidRDefault="00A80FD1" w:rsidP="00A80FD1">
            <w:pPr>
              <w:spacing w:after="0"/>
              <w:rPr>
                <w:rFonts w:ascii="Arial" w:hAnsi="Arial" w:cs="Arial"/>
                <w:b/>
                <w:lang w:val="en-US"/>
              </w:rPr>
            </w:pPr>
            <w:r w:rsidRPr="00365274">
              <w:rPr>
                <w:rFonts w:ascii="Arial" w:hAnsi="Arial" w:cs="Arial"/>
                <w:b/>
                <w:lang w:val="en-US"/>
              </w:rPr>
              <w:t xml:space="preserve">CT aspects of </w:t>
            </w:r>
            <w:bookmarkStart w:id="6" w:name="_Hlk134103154"/>
            <w:r w:rsidRPr="00365274">
              <w:rPr>
                <w:rFonts w:ascii="Arial" w:hAnsi="Arial" w:cs="Arial"/>
                <w:b/>
                <w:lang w:val="en-US"/>
              </w:rPr>
              <w:t>5GC architecture for satellite networks</w:t>
            </w:r>
            <w:bookmarkEnd w:id="6"/>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A80FD1" w:rsidRPr="0005226A" w:rsidRDefault="00A80FD1" w:rsidP="00A80FD1">
            <w:pPr>
              <w:spacing w:after="0"/>
              <w:rPr>
                <w:rFonts w:ascii="Arial" w:hAnsi="Arial" w:cs="Arial"/>
                <w:lang w:val="en-US"/>
              </w:rPr>
            </w:pPr>
          </w:p>
        </w:tc>
      </w:tr>
      <w:tr w:rsidR="00A80FD1" w:rsidRPr="001E7CB9" w14:paraId="680362F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AD26204"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4070E90"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A80FD1" w:rsidRPr="0005226A" w:rsidRDefault="00A80FD1" w:rsidP="00A80FD1">
            <w:pPr>
              <w:spacing w:after="0"/>
              <w:rPr>
                <w:rFonts w:ascii="Arial" w:hAnsi="Arial" w:cs="Arial"/>
                <w:lang w:val="en-US"/>
              </w:rPr>
            </w:pPr>
          </w:p>
        </w:tc>
      </w:tr>
      <w:tr w:rsidR="00A80FD1" w:rsidRPr="001E7CB9" w14:paraId="3C6E0E2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A80FD1" w:rsidRPr="0005226A" w:rsidRDefault="00A80FD1" w:rsidP="00A80FD1">
            <w:pPr>
              <w:spacing w:after="0"/>
              <w:rPr>
                <w:rFonts w:ascii="Arial" w:hAnsi="Arial" w:cs="Arial"/>
                <w:lang w:val="en-US"/>
              </w:rPr>
            </w:pPr>
          </w:p>
        </w:tc>
      </w:tr>
      <w:tr w:rsidR="00A80FD1" w:rsidRPr="001E7CB9" w14:paraId="4AC954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A80FD1" w:rsidRPr="0005226A" w:rsidRDefault="00A80FD1" w:rsidP="00A80FD1">
            <w:pPr>
              <w:spacing w:after="0"/>
              <w:rPr>
                <w:rFonts w:ascii="Arial" w:hAnsi="Arial" w:cs="Arial"/>
                <w:lang w:val="en-US"/>
              </w:rPr>
            </w:pPr>
          </w:p>
        </w:tc>
      </w:tr>
      <w:tr w:rsidR="00A80FD1" w:rsidRPr="001E7CB9" w14:paraId="2A5A4A3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A80FD1" w:rsidRPr="0005226A" w:rsidRDefault="00A80FD1" w:rsidP="00A80FD1">
            <w:pPr>
              <w:spacing w:after="0"/>
              <w:rPr>
                <w:rFonts w:ascii="Arial" w:hAnsi="Arial" w:cs="Arial"/>
                <w:lang w:val="en-US"/>
              </w:rPr>
            </w:pPr>
          </w:p>
        </w:tc>
      </w:tr>
      <w:tr w:rsidR="00A80FD1" w:rsidRPr="001E7CB9" w14:paraId="37A656D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A80FD1" w:rsidRPr="0005226A" w:rsidRDefault="00A80FD1" w:rsidP="00A80FD1">
            <w:pPr>
              <w:spacing w:after="0"/>
              <w:rPr>
                <w:rFonts w:ascii="Arial" w:hAnsi="Arial" w:cs="Arial"/>
                <w:lang w:val="en-US"/>
              </w:rPr>
            </w:pPr>
          </w:p>
        </w:tc>
      </w:tr>
      <w:tr w:rsidR="00A80FD1" w:rsidRPr="001E7CB9" w14:paraId="12AC7A4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A80FD1" w:rsidRPr="00365274" w:rsidRDefault="00A80FD1" w:rsidP="00A80FD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A80FD1" w:rsidRPr="0005226A" w:rsidRDefault="00A80FD1" w:rsidP="00A80FD1">
            <w:pPr>
              <w:spacing w:after="0"/>
              <w:rPr>
                <w:rFonts w:ascii="Arial" w:hAnsi="Arial" w:cs="Arial"/>
                <w:lang w:val="en-US"/>
              </w:rPr>
            </w:pPr>
          </w:p>
        </w:tc>
      </w:tr>
      <w:tr w:rsidR="00A80FD1" w:rsidRPr="001E7CB9" w14:paraId="1EBDFAE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A80FD1" w:rsidRPr="0005226A" w:rsidRDefault="00A80FD1" w:rsidP="00A80FD1">
            <w:pPr>
              <w:spacing w:after="0"/>
              <w:rPr>
                <w:rFonts w:ascii="Arial" w:hAnsi="Arial" w:cs="Arial"/>
                <w:lang w:val="en-US"/>
              </w:rPr>
            </w:pPr>
          </w:p>
        </w:tc>
      </w:tr>
      <w:tr w:rsidR="00A80FD1" w:rsidRPr="001E7CB9" w14:paraId="538AFBF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A80FD1" w:rsidRPr="00365274" w:rsidRDefault="00A80FD1" w:rsidP="00A80FD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A80FD1" w:rsidRPr="0005226A" w:rsidRDefault="00A80FD1" w:rsidP="00A80FD1">
            <w:pPr>
              <w:spacing w:after="0"/>
              <w:rPr>
                <w:rFonts w:ascii="Arial" w:hAnsi="Arial" w:cs="Arial"/>
                <w:lang w:val="en-US"/>
              </w:rPr>
            </w:pPr>
          </w:p>
        </w:tc>
      </w:tr>
      <w:tr w:rsidR="00A80FD1" w:rsidRPr="001E7CB9" w14:paraId="37DE7A9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2CE945" w14:textId="18ABA792"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4FDE126" w14:textId="0DE155F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B3238D" w14:textId="1A3211CB"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67D3A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B2EA78C" w14:textId="77777777" w:rsidR="00A80FD1" w:rsidRPr="0005226A" w:rsidRDefault="00A80FD1" w:rsidP="00A80FD1">
            <w:pPr>
              <w:spacing w:after="0"/>
              <w:rPr>
                <w:rFonts w:ascii="Arial" w:hAnsi="Arial" w:cs="Arial"/>
                <w:lang w:val="en-US"/>
              </w:rPr>
            </w:pPr>
          </w:p>
        </w:tc>
      </w:tr>
      <w:tr w:rsidR="00A80FD1" w:rsidRPr="001E7CB9" w14:paraId="14BEE05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A80FD1" w:rsidRPr="0005226A" w:rsidRDefault="00A80FD1" w:rsidP="00A80FD1">
            <w:pPr>
              <w:spacing w:after="0"/>
              <w:rPr>
                <w:rFonts w:ascii="Arial" w:hAnsi="Arial" w:cs="Arial"/>
                <w:lang w:val="en-US"/>
              </w:rPr>
            </w:pPr>
          </w:p>
        </w:tc>
      </w:tr>
      <w:tr w:rsidR="00A80FD1" w:rsidRPr="001E7CB9" w14:paraId="780BBFD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A80FD1" w:rsidRPr="005D4D20" w:rsidRDefault="00A80FD1" w:rsidP="00A80FD1">
            <w:pPr>
              <w:spacing w:after="0"/>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A80FD1" w:rsidRPr="0005226A" w:rsidRDefault="00A80FD1" w:rsidP="00A80FD1">
            <w:pPr>
              <w:spacing w:after="0"/>
              <w:rPr>
                <w:rFonts w:ascii="Arial" w:hAnsi="Arial" w:cs="Arial"/>
                <w:lang w:val="en-US"/>
              </w:rPr>
            </w:pPr>
          </w:p>
        </w:tc>
      </w:tr>
      <w:tr w:rsidR="00A80FD1" w:rsidRPr="001E7CB9" w14:paraId="0418BD7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A80FD1" w:rsidRPr="0005226A" w:rsidRDefault="00A80FD1" w:rsidP="00A80FD1">
            <w:pPr>
              <w:spacing w:after="0"/>
              <w:rPr>
                <w:rFonts w:ascii="Arial" w:hAnsi="Arial" w:cs="Arial"/>
                <w:lang w:val="en-US"/>
              </w:rPr>
            </w:pPr>
          </w:p>
        </w:tc>
      </w:tr>
      <w:tr w:rsidR="00A80FD1" w:rsidRPr="000472D1" w14:paraId="1A36BDD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A80FD1" w:rsidRPr="00365274" w:rsidRDefault="00A80FD1" w:rsidP="00A80FD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A80FD1" w:rsidRPr="0005226A" w:rsidRDefault="00A80FD1" w:rsidP="00A80FD1">
            <w:pPr>
              <w:spacing w:after="0"/>
              <w:rPr>
                <w:rFonts w:ascii="Arial" w:hAnsi="Arial" w:cs="Arial"/>
                <w:color w:val="FF0000"/>
                <w:lang w:val="en-US"/>
              </w:rPr>
            </w:pPr>
          </w:p>
        </w:tc>
      </w:tr>
      <w:tr w:rsidR="00A80FD1" w:rsidRPr="000472D1" w14:paraId="67821F5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A80FD1" w:rsidRPr="0005226A" w:rsidRDefault="00A80FD1" w:rsidP="00A80FD1">
            <w:pPr>
              <w:spacing w:after="0"/>
              <w:rPr>
                <w:rFonts w:ascii="Arial" w:hAnsi="Arial" w:cs="Arial"/>
                <w:lang w:val="en-US"/>
              </w:rPr>
            </w:pPr>
          </w:p>
        </w:tc>
      </w:tr>
      <w:tr w:rsidR="00A80FD1" w:rsidRPr="000472D1" w14:paraId="2D2AA6A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A80FD1" w:rsidRPr="00365274" w:rsidRDefault="00A80FD1" w:rsidP="00A80FD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A80FD1" w:rsidRPr="0005226A" w:rsidRDefault="00A80FD1" w:rsidP="00A80FD1">
            <w:pPr>
              <w:spacing w:after="0"/>
              <w:rPr>
                <w:rFonts w:ascii="Arial" w:hAnsi="Arial" w:cs="Arial"/>
                <w:color w:val="FF0000"/>
                <w:lang w:val="en-US"/>
              </w:rPr>
            </w:pPr>
          </w:p>
        </w:tc>
      </w:tr>
      <w:tr w:rsidR="00A80FD1" w:rsidRPr="000472D1" w14:paraId="3AB24C9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A80FD1" w:rsidRPr="0005226A" w:rsidRDefault="00A80FD1" w:rsidP="00A80FD1">
            <w:pPr>
              <w:spacing w:after="0"/>
              <w:rPr>
                <w:rFonts w:ascii="Arial" w:hAnsi="Arial" w:cs="Arial"/>
                <w:lang w:val="en-US"/>
              </w:rPr>
            </w:pPr>
          </w:p>
        </w:tc>
      </w:tr>
      <w:tr w:rsidR="00A80FD1" w:rsidRPr="001E7CB9" w14:paraId="229C9EE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A80FD1" w:rsidRPr="0005226A" w:rsidRDefault="00A80FD1" w:rsidP="00A80FD1">
            <w:pPr>
              <w:spacing w:after="0"/>
              <w:rPr>
                <w:rFonts w:ascii="Arial" w:hAnsi="Arial" w:cs="Arial"/>
                <w:lang w:val="en-US"/>
              </w:rPr>
            </w:pPr>
          </w:p>
        </w:tc>
      </w:tr>
      <w:tr w:rsidR="00A80FD1" w:rsidRPr="001E7CB9" w14:paraId="46C67AE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A80FD1" w:rsidRPr="0005226A" w:rsidRDefault="00A80FD1" w:rsidP="00A80FD1">
            <w:pPr>
              <w:spacing w:after="0"/>
              <w:rPr>
                <w:rFonts w:ascii="Arial" w:hAnsi="Arial" w:cs="Arial"/>
                <w:lang w:val="en-US"/>
              </w:rPr>
            </w:pPr>
          </w:p>
        </w:tc>
      </w:tr>
      <w:tr w:rsidR="00A80FD1" w:rsidRPr="001E7CB9" w14:paraId="79FAF23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A80FD1" w:rsidRPr="00365274" w:rsidRDefault="00A80FD1" w:rsidP="00A80FD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A80FD1" w:rsidRPr="0005226A" w:rsidRDefault="00A80FD1" w:rsidP="00A80FD1">
            <w:pPr>
              <w:spacing w:after="0"/>
              <w:rPr>
                <w:rFonts w:ascii="Arial" w:hAnsi="Arial" w:cs="Arial"/>
                <w:lang w:val="en-US"/>
              </w:rPr>
            </w:pPr>
          </w:p>
        </w:tc>
      </w:tr>
      <w:tr w:rsidR="00A80FD1" w:rsidRPr="001E7CB9" w14:paraId="23A8ED4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9DC126"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9078E6B"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1EF80E1"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3001B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BDC7DA" w14:textId="77777777" w:rsidR="00A80FD1" w:rsidRPr="0005226A" w:rsidRDefault="00A80FD1" w:rsidP="00A80FD1">
            <w:pPr>
              <w:spacing w:after="0"/>
              <w:rPr>
                <w:rFonts w:ascii="Arial" w:hAnsi="Arial" w:cs="Arial"/>
                <w:lang w:val="en-US"/>
              </w:rPr>
            </w:pPr>
          </w:p>
        </w:tc>
      </w:tr>
      <w:tr w:rsidR="00A80FD1" w:rsidRPr="001E7CB9" w14:paraId="787E18F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A80FD1" w:rsidRPr="005D4D20" w:rsidRDefault="00A80FD1" w:rsidP="00A80FD1">
            <w:pPr>
              <w:spacing w:after="0"/>
              <w:rPr>
                <w:rFonts w:ascii="Arial" w:hAnsi="Arial" w:cs="Arial"/>
                <w:b/>
                <w:bCs/>
                <w:lang w:val="en-DE"/>
              </w:rPr>
            </w:pPr>
            <w:r w:rsidRPr="008E3B73">
              <w:rPr>
                <w:rFonts w:ascii="Arial" w:hAnsi="Arial" w:cs="Arial"/>
                <w:b/>
                <w:bCs/>
                <w:lang w:val="en-US"/>
              </w:rPr>
              <w:lastRenderedPageBreak/>
              <w:t>17.2</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A80FD1" w:rsidRPr="0005226A" w:rsidRDefault="00A80FD1" w:rsidP="00A80FD1">
            <w:pPr>
              <w:spacing w:after="0"/>
              <w:rPr>
                <w:rFonts w:ascii="Arial" w:hAnsi="Arial" w:cs="Arial"/>
                <w:lang w:val="en-US"/>
              </w:rPr>
            </w:pPr>
          </w:p>
        </w:tc>
      </w:tr>
      <w:tr w:rsidR="00A80FD1" w:rsidRPr="001E7CB9" w14:paraId="0358CC1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BF1687"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01F7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35424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7B7F3" w14:textId="77777777" w:rsidR="00A80FD1" w:rsidRPr="0005226A" w:rsidRDefault="00A80FD1" w:rsidP="00A80FD1">
            <w:pPr>
              <w:spacing w:after="0"/>
              <w:rPr>
                <w:rFonts w:ascii="Arial" w:hAnsi="Arial" w:cs="Arial"/>
                <w:lang w:val="en-US"/>
              </w:rPr>
            </w:pPr>
          </w:p>
        </w:tc>
      </w:tr>
      <w:tr w:rsidR="00A80FD1" w:rsidRPr="001E7CB9" w14:paraId="66E458E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A80FD1" w:rsidRPr="0005226A" w:rsidRDefault="00A80FD1" w:rsidP="00A80FD1">
            <w:pPr>
              <w:spacing w:after="0"/>
              <w:rPr>
                <w:rFonts w:ascii="Arial" w:hAnsi="Arial" w:cs="Arial"/>
                <w:lang w:val="en-US"/>
              </w:rPr>
            </w:pPr>
          </w:p>
        </w:tc>
      </w:tr>
      <w:tr w:rsidR="00A80FD1" w:rsidRPr="001E7CB9" w14:paraId="660E42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A80FD1" w:rsidRPr="0005226A" w:rsidRDefault="00A80FD1" w:rsidP="00A80FD1">
            <w:pPr>
              <w:spacing w:after="0"/>
              <w:rPr>
                <w:rFonts w:ascii="Arial" w:hAnsi="Arial" w:cs="Arial"/>
                <w:lang w:val="en-US"/>
              </w:rPr>
            </w:pPr>
          </w:p>
        </w:tc>
      </w:tr>
      <w:tr w:rsidR="00A80FD1" w:rsidRPr="001E7CB9" w14:paraId="3021C0C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A80FD1" w:rsidRPr="0005226A" w:rsidRDefault="00A80FD1" w:rsidP="00A80FD1">
            <w:pPr>
              <w:spacing w:after="0"/>
              <w:rPr>
                <w:rFonts w:ascii="Arial" w:hAnsi="Arial" w:cs="Arial"/>
                <w:lang w:val="en-US"/>
              </w:rPr>
            </w:pPr>
          </w:p>
        </w:tc>
      </w:tr>
      <w:tr w:rsidR="00A80FD1" w:rsidRPr="001E7CB9" w14:paraId="04F955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2980C7"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3E1055"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2057601"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CD83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44F4CE8"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146507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1892266" w14:textId="77777777" w:rsidR="00A80FD1" w:rsidRPr="0005226A" w:rsidRDefault="00A80FD1" w:rsidP="00A80FD1">
            <w:pPr>
              <w:spacing w:after="0"/>
              <w:rPr>
                <w:rFonts w:ascii="Arial" w:hAnsi="Arial" w:cs="Arial"/>
                <w:lang w:val="en-US"/>
              </w:rPr>
            </w:pPr>
          </w:p>
        </w:tc>
      </w:tr>
      <w:tr w:rsidR="00A80FD1" w:rsidRPr="001E7CB9" w14:paraId="28CF31F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A80FD1" w:rsidRPr="0005226A" w:rsidRDefault="00A80FD1" w:rsidP="00A80FD1">
            <w:pPr>
              <w:spacing w:after="0"/>
              <w:rPr>
                <w:rFonts w:ascii="Arial" w:hAnsi="Arial" w:cs="Arial"/>
                <w:lang w:val="en-US"/>
              </w:rPr>
            </w:pPr>
          </w:p>
        </w:tc>
      </w:tr>
      <w:tr w:rsidR="00A80FD1" w:rsidRPr="001E7CB9" w14:paraId="1FDE628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78DA7C"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29B1E"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0E5A019"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43B9C86"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F0986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1435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C597B5C" w14:textId="77777777" w:rsidR="00A80FD1" w:rsidRPr="0005226A" w:rsidRDefault="00A80FD1" w:rsidP="00A80FD1">
            <w:pPr>
              <w:spacing w:after="0"/>
              <w:rPr>
                <w:rFonts w:ascii="Arial" w:hAnsi="Arial" w:cs="Arial"/>
                <w:lang w:val="en-US"/>
              </w:rPr>
            </w:pPr>
          </w:p>
        </w:tc>
      </w:tr>
      <w:tr w:rsidR="00A80FD1" w:rsidRPr="001E7CB9" w14:paraId="318D7A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A80FD1" w:rsidRPr="0005226A" w:rsidRDefault="00A80FD1" w:rsidP="00A80FD1">
            <w:pPr>
              <w:spacing w:after="0"/>
              <w:rPr>
                <w:rFonts w:ascii="Arial" w:hAnsi="Arial" w:cs="Arial"/>
                <w:lang w:val="en-US"/>
              </w:rPr>
            </w:pPr>
          </w:p>
        </w:tc>
      </w:tr>
      <w:tr w:rsidR="00A80FD1" w:rsidRPr="001E7CB9" w14:paraId="7235289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13458E"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A80FD1" w:rsidRPr="0005226A" w:rsidRDefault="00A80FD1" w:rsidP="00A80FD1">
            <w:pPr>
              <w:spacing w:after="0"/>
              <w:rPr>
                <w:rFonts w:ascii="Arial" w:hAnsi="Arial" w:cs="Arial"/>
                <w:lang w:val="en-US"/>
              </w:rPr>
            </w:pPr>
          </w:p>
        </w:tc>
      </w:tr>
      <w:tr w:rsidR="00A80FD1" w:rsidRPr="001E7CB9" w14:paraId="0BD400D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A80FD1" w:rsidRPr="0005226A" w:rsidRDefault="00A80FD1" w:rsidP="00A80FD1">
            <w:pPr>
              <w:spacing w:after="0"/>
              <w:rPr>
                <w:rFonts w:ascii="Arial" w:hAnsi="Arial" w:cs="Arial"/>
                <w:lang w:val="en-US"/>
              </w:rPr>
            </w:pPr>
          </w:p>
        </w:tc>
      </w:tr>
      <w:tr w:rsidR="00A80FD1" w:rsidRPr="001E7CB9" w14:paraId="28246D0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F4317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1B685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77DD87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1E5724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5D8747"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11B69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B815AD" w14:textId="77777777" w:rsidR="00A80FD1" w:rsidRPr="0005226A" w:rsidRDefault="00A80FD1" w:rsidP="00A80FD1">
            <w:pPr>
              <w:spacing w:after="0"/>
              <w:rPr>
                <w:rFonts w:ascii="Arial" w:hAnsi="Arial" w:cs="Arial"/>
                <w:lang w:val="en-US"/>
              </w:rPr>
            </w:pPr>
          </w:p>
        </w:tc>
      </w:tr>
      <w:tr w:rsidR="00A80FD1" w:rsidRPr="001E7CB9" w14:paraId="52E0E75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80FD1" w:rsidRPr="0005226A" w:rsidRDefault="00A80FD1" w:rsidP="00A80FD1">
            <w:pPr>
              <w:spacing w:after="0"/>
              <w:rPr>
                <w:rFonts w:ascii="Arial" w:hAnsi="Arial" w:cs="Arial"/>
                <w:lang w:val="en-US"/>
              </w:rPr>
            </w:pPr>
          </w:p>
        </w:tc>
      </w:tr>
      <w:tr w:rsidR="00A80FD1" w:rsidRPr="001E7CB9" w14:paraId="4E9DCEB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6C15A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8650EC"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DB579B"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BBCC8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63AAD8" w14:textId="77777777" w:rsidR="00A80FD1" w:rsidRPr="0005226A" w:rsidRDefault="00A80FD1" w:rsidP="00A80FD1">
            <w:pPr>
              <w:spacing w:after="0"/>
              <w:rPr>
                <w:rFonts w:ascii="Arial" w:hAnsi="Arial" w:cs="Arial"/>
                <w:lang w:val="en-US"/>
              </w:rPr>
            </w:pPr>
          </w:p>
        </w:tc>
      </w:tr>
      <w:tr w:rsidR="00A80FD1" w:rsidRPr="001E7CB9" w14:paraId="08F84BC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80FD1" w:rsidRPr="0005226A" w:rsidRDefault="00A80FD1" w:rsidP="00A80FD1">
            <w:pPr>
              <w:spacing w:after="0"/>
              <w:rPr>
                <w:rFonts w:ascii="Arial" w:hAnsi="Arial" w:cs="Arial"/>
                <w:lang w:val="en-US"/>
              </w:rPr>
            </w:pPr>
          </w:p>
        </w:tc>
      </w:tr>
      <w:tr w:rsidR="00A80FD1" w:rsidRPr="001E7CB9" w14:paraId="6836C63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80FD1" w:rsidRPr="0005226A" w:rsidRDefault="00A80FD1" w:rsidP="00A80FD1">
            <w:pPr>
              <w:spacing w:after="0"/>
              <w:rPr>
                <w:rFonts w:ascii="Arial" w:hAnsi="Arial" w:cs="Arial"/>
                <w:lang w:val="en-US"/>
              </w:rPr>
            </w:pPr>
          </w:p>
        </w:tc>
      </w:tr>
      <w:tr w:rsidR="00A80FD1" w:rsidRPr="001E7CB9" w14:paraId="34063E4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80FD1" w:rsidRPr="00365274" w:rsidRDefault="00A80FD1" w:rsidP="00A80FD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80FD1" w:rsidRPr="0005226A" w:rsidRDefault="00A80FD1" w:rsidP="00A80FD1">
            <w:pPr>
              <w:spacing w:after="0"/>
              <w:rPr>
                <w:rFonts w:ascii="Arial" w:hAnsi="Arial" w:cs="Arial"/>
                <w:lang w:val="en-US"/>
              </w:rPr>
            </w:pPr>
          </w:p>
        </w:tc>
      </w:tr>
      <w:tr w:rsidR="00A80FD1" w:rsidRPr="001E7CB9" w14:paraId="65D97D5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5E7848F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9505F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130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32C5B" w14:textId="77777777" w:rsidR="00A80FD1" w:rsidRPr="0005226A" w:rsidRDefault="00A80FD1" w:rsidP="00A80FD1">
            <w:pPr>
              <w:spacing w:after="0"/>
              <w:rPr>
                <w:rFonts w:ascii="Arial" w:hAnsi="Arial" w:cs="Arial"/>
                <w:lang w:val="en-US"/>
              </w:rPr>
            </w:pPr>
          </w:p>
        </w:tc>
      </w:tr>
      <w:tr w:rsidR="00A80FD1" w:rsidRPr="001E7CB9" w14:paraId="52E25D0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80FD1" w:rsidRPr="0005226A" w:rsidRDefault="00A80FD1" w:rsidP="00A80FD1">
            <w:pPr>
              <w:spacing w:after="0"/>
              <w:rPr>
                <w:rFonts w:ascii="Arial" w:hAnsi="Arial" w:cs="Arial"/>
                <w:lang w:val="en-US"/>
              </w:rPr>
            </w:pPr>
          </w:p>
        </w:tc>
      </w:tr>
      <w:tr w:rsidR="00A80FD1" w:rsidRPr="001E7CB9" w14:paraId="108C750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03EB8A"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06FC7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B342738"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AD185F4"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30CD028"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D9A8BA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ECB946" w14:textId="77777777" w:rsidR="00A80FD1" w:rsidRPr="0005226A" w:rsidRDefault="00A80FD1" w:rsidP="00A80FD1">
            <w:pPr>
              <w:spacing w:after="0"/>
              <w:rPr>
                <w:rFonts w:ascii="Arial" w:hAnsi="Arial" w:cs="Arial"/>
                <w:lang w:val="en-US"/>
              </w:rPr>
            </w:pPr>
          </w:p>
        </w:tc>
      </w:tr>
      <w:tr w:rsidR="00A80FD1" w:rsidRPr="001E7CB9" w14:paraId="662FA13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80FD1" w:rsidRPr="0005226A" w:rsidRDefault="00A80FD1" w:rsidP="00A80FD1">
            <w:pPr>
              <w:spacing w:after="0"/>
              <w:rPr>
                <w:rFonts w:ascii="Arial" w:hAnsi="Arial" w:cs="Arial"/>
                <w:lang w:val="en-US"/>
              </w:rPr>
            </w:pPr>
          </w:p>
        </w:tc>
      </w:tr>
      <w:tr w:rsidR="00A80FD1" w:rsidRPr="001E7CB9" w14:paraId="387091A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28CA222"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34EF68"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D148B1"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4DE74F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39BFD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382212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3DD066" w14:textId="77777777" w:rsidR="00A80FD1" w:rsidRPr="0005226A" w:rsidRDefault="00A80FD1" w:rsidP="00A80FD1">
            <w:pPr>
              <w:spacing w:after="0"/>
              <w:rPr>
                <w:rFonts w:ascii="Arial" w:hAnsi="Arial" w:cs="Arial"/>
                <w:lang w:val="en-US"/>
              </w:rPr>
            </w:pPr>
          </w:p>
        </w:tc>
      </w:tr>
      <w:tr w:rsidR="00A80FD1" w:rsidRPr="001E7CB9" w14:paraId="7A6AB0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80FD1" w:rsidRPr="005D4D20" w:rsidRDefault="00A80FD1" w:rsidP="00A80FD1">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DE"/>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80FD1" w:rsidRPr="0005226A" w:rsidRDefault="00A80FD1" w:rsidP="00A80FD1">
            <w:pPr>
              <w:spacing w:after="0"/>
              <w:rPr>
                <w:rFonts w:ascii="Arial" w:hAnsi="Arial" w:cs="Arial"/>
                <w:lang w:val="en-US"/>
              </w:rPr>
            </w:pPr>
          </w:p>
        </w:tc>
      </w:tr>
      <w:tr w:rsidR="00A80FD1" w:rsidRPr="001E7CB9" w14:paraId="788FF4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80FD1" w:rsidRPr="0005226A" w:rsidRDefault="00A80FD1" w:rsidP="00A80FD1">
            <w:pPr>
              <w:spacing w:after="0"/>
              <w:rPr>
                <w:rFonts w:ascii="Arial" w:hAnsi="Arial" w:cs="Arial"/>
                <w:lang w:val="en-US"/>
              </w:rPr>
            </w:pPr>
          </w:p>
        </w:tc>
      </w:tr>
      <w:tr w:rsidR="00A80FD1" w:rsidRPr="001E7CB9" w14:paraId="2C726EB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80FD1" w:rsidRPr="0005226A" w:rsidRDefault="00A80FD1" w:rsidP="00A80FD1">
            <w:pPr>
              <w:spacing w:after="0"/>
              <w:rPr>
                <w:rFonts w:ascii="Arial" w:hAnsi="Arial" w:cs="Arial"/>
                <w:lang w:val="en-US"/>
              </w:rPr>
            </w:pPr>
          </w:p>
        </w:tc>
      </w:tr>
      <w:tr w:rsidR="00A80FD1" w:rsidRPr="001E7CB9" w14:paraId="4AFDCEF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80FD1" w:rsidRPr="0005226A" w:rsidRDefault="00A80FD1" w:rsidP="00A80FD1">
            <w:pPr>
              <w:spacing w:after="0"/>
              <w:rPr>
                <w:rFonts w:ascii="Arial" w:hAnsi="Arial" w:cs="Arial"/>
                <w:lang w:val="en-US"/>
              </w:rPr>
            </w:pPr>
          </w:p>
        </w:tc>
      </w:tr>
      <w:tr w:rsidR="00A80FD1" w:rsidRPr="001E7CB9" w14:paraId="544C119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80FD1" w:rsidRPr="0005226A" w:rsidRDefault="00A80FD1" w:rsidP="00A80FD1">
            <w:pPr>
              <w:spacing w:after="0"/>
              <w:rPr>
                <w:rFonts w:ascii="Arial" w:hAnsi="Arial" w:cs="Arial"/>
                <w:lang w:val="en-US"/>
              </w:rPr>
            </w:pPr>
          </w:p>
        </w:tc>
      </w:tr>
      <w:tr w:rsidR="00A80FD1" w:rsidRPr="001E7CB9" w14:paraId="00B7D01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A80FD1" w:rsidRPr="0005226A" w:rsidRDefault="00A80FD1" w:rsidP="00A80FD1">
            <w:pPr>
              <w:spacing w:after="0"/>
              <w:rPr>
                <w:rFonts w:ascii="Arial" w:hAnsi="Arial" w:cs="Arial"/>
                <w:lang w:val="en-US"/>
              </w:rPr>
            </w:pPr>
          </w:p>
        </w:tc>
      </w:tr>
      <w:tr w:rsidR="00A80FD1" w:rsidRPr="001E7CB9" w14:paraId="7C7ACAA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A80FD1" w:rsidRPr="0005226A" w:rsidRDefault="00A80FD1" w:rsidP="00A80FD1">
            <w:pPr>
              <w:spacing w:after="0"/>
              <w:rPr>
                <w:rFonts w:ascii="Arial" w:hAnsi="Arial" w:cs="Arial"/>
                <w:lang w:val="en-US"/>
              </w:rPr>
            </w:pPr>
          </w:p>
        </w:tc>
      </w:tr>
      <w:tr w:rsidR="00A80FD1" w:rsidRPr="001E7CB9" w14:paraId="015EAAB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79289A"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787C5"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DC052BB"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6329251"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242B15"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F958F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B40CDF" w14:textId="77777777" w:rsidR="00A80FD1" w:rsidRPr="0005226A" w:rsidRDefault="00A80FD1" w:rsidP="00A80FD1">
            <w:pPr>
              <w:spacing w:after="0"/>
              <w:rPr>
                <w:rFonts w:ascii="Arial" w:hAnsi="Arial" w:cs="Arial"/>
                <w:lang w:val="en-US"/>
              </w:rPr>
            </w:pPr>
          </w:p>
        </w:tc>
      </w:tr>
      <w:tr w:rsidR="00A80FD1" w:rsidRPr="001E7CB9" w14:paraId="057FD38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A80FD1" w:rsidRPr="0005226A" w:rsidRDefault="00A80FD1" w:rsidP="00A80FD1">
            <w:pPr>
              <w:spacing w:after="0"/>
              <w:rPr>
                <w:rFonts w:ascii="Arial" w:hAnsi="Arial" w:cs="Arial"/>
                <w:lang w:val="en-US"/>
              </w:rPr>
            </w:pPr>
          </w:p>
        </w:tc>
      </w:tr>
      <w:tr w:rsidR="00A80FD1" w:rsidRPr="001E7CB9" w14:paraId="4C66A50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A80FD1" w:rsidRPr="0005226A" w:rsidRDefault="00A80FD1" w:rsidP="00A80FD1">
            <w:pPr>
              <w:spacing w:after="0"/>
              <w:rPr>
                <w:rFonts w:ascii="Arial" w:hAnsi="Arial" w:cs="Arial"/>
                <w:lang w:val="en-US"/>
              </w:rPr>
            </w:pPr>
          </w:p>
        </w:tc>
      </w:tr>
      <w:tr w:rsidR="00A80FD1" w:rsidRPr="001E7CB9" w14:paraId="72DD272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A80FD1" w:rsidRPr="0005226A" w:rsidRDefault="00A80FD1" w:rsidP="00A80FD1">
            <w:pPr>
              <w:spacing w:after="0"/>
              <w:rPr>
                <w:rFonts w:ascii="Arial" w:hAnsi="Arial" w:cs="Arial"/>
                <w:lang w:val="en-US"/>
              </w:rPr>
            </w:pPr>
          </w:p>
        </w:tc>
      </w:tr>
      <w:tr w:rsidR="00A80FD1" w:rsidRPr="001E7CB9" w14:paraId="0E39BD6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A80FD1" w:rsidRPr="0005226A" w:rsidRDefault="00A80FD1" w:rsidP="00A80FD1">
            <w:pPr>
              <w:spacing w:after="0"/>
              <w:rPr>
                <w:rFonts w:ascii="Arial" w:hAnsi="Arial" w:cs="Arial"/>
                <w:lang w:val="en-US"/>
              </w:rPr>
            </w:pPr>
          </w:p>
        </w:tc>
      </w:tr>
      <w:tr w:rsidR="00A80FD1" w:rsidRPr="001E7CB9" w14:paraId="58C5F26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A80FD1" w:rsidRPr="0005226A" w:rsidRDefault="00A80FD1" w:rsidP="00A80FD1">
            <w:pPr>
              <w:spacing w:after="0"/>
              <w:rPr>
                <w:rFonts w:ascii="Arial" w:hAnsi="Arial" w:cs="Arial"/>
                <w:lang w:val="en-US"/>
              </w:rPr>
            </w:pPr>
          </w:p>
        </w:tc>
      </w:tr>
      <w:tr w:rsidR="00A80FD1" w:rsidRPr="001E7CB9" w14:paraId="25E1F6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A80FD1" w:rsidRPr="0005226A" w:rsidRDefault="00A80FD1" w:rsidP="00A80FD1">
            <w:pPr>
              <w:spacing w:after="0"/>
              <w:rPr>
                <w:rFonts w:ascii="Arial" w:hAnsi="Arial" w:cs="Arial"/>
                <w:lang w:val="en-US"/>
              </w:rPr>
            </w:pPr>
          </w:p>
        </w:tc>
      </w:tr>
      <w:tr w:rsidR="00A80FD1" w:rsidRPr="000472D1" w14:paraId="7153951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80FD1" w:rsidRPr="00464011" w:rsidRDefault="00A80FD1" w:rsidP="00A80FD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80FD1" w:rsidRPr="0005226A" w:rsidRDefault="00A80FD1" w:rsidP="00A80FD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80FD1" w:rsidRPr="0005226A" w:rsidRDefault="00A80FD1" w:rsidP="00A80FD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80FD1" w:rsidRPr="0005226A" w:rsidRDefault="00A80FD1" w:rsidP="00A80FD1">
            <w:pPr>
              <w:spacing w:after="0"/>
              <w:rPr>
                <w:rFonts w:ascii="Arial" w:hAnsi="Arial" w:cs="Arial"/>
                <w:b/>
                <w:bCs/>
                <w:lang w:val="en-US"/>
              </w:rPr>
            </w:pPr>
          </w:p>
        </w:tc>
      </w:tr>
      <w:tr w:rsidR="00A80FD1" w:rsidRPr="000472D1" w14:paraId="47DB55D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A80FD1" w:rsidRPr="00AF032C"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A80FD1" w:rsidRPr="0005226A" w:rsidRDefault="00A80FD1" w:rsidP="00A80FD1">
            <w:pPr>
              <w:spacing w:after="0"/>
              <w:rPr>
                <w:rFonts w:ascii="Arial" w:hAnsi="Arial" w:cs="Arial"/>
                <w:lang w:val="en-US"/>
              </w:rPr>
            </w:pPr>
          </w:p>
        </w:tc>
      </w:tr>
      <w:tr w:rsidR="00A80FD1" w:rsidRPr="000472D1" w14:paraId="34EB803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80FD1" w:rsidRPr="0005226A" w:rsidRDefault="00A80FD1" w:rsidP="00A80FD1">
            <w:pPr>
              <w:spacing w:after="0"/>
              <w:rPr>
                <w:rFonts w:ascii="Arial" w:hAnsi="Arial" w:cs="Arial"/>
                <w:lang w:val="en-US"/>
              </w:rPr>
            </w:pPr>
          </w:p>
        </w:tc>
      </w:tr>
      <w:tr w:rsidR="00A80FD1" w:rsidRPr="000472D1" w14:paraId="08DD7A4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14F37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CCCD9B"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F8A80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53C52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BE44A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5B8C7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2858A4" w14:textId="77777777" w:rsidR="00A80FD1" w:rsidRPr="0005226A" w:rsidRDefault="00A80FD1" w:rsidP="00A80FD1">
            <w:pPr>
              <w:spacing w:after="0"/>
              <w:rPr>
                <w:rFonts w:ascii="Arial" w:hAnsi="Arial" w:cs="Arial"/>
                <w:lang w:val="en-US"/>
              </w:rPr>
            </w:pPr>
          </w:p>
        </w:tc>
      </w:tr>
      <w:tr w:rsidR="00A80FD1" w:rsidRPr="000472D1" w14:paraId="26E20CA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80FD1" w:rsidRPr="005D4D20" w:rsidRDefault="00A80FD1" w:rsidP="00A80FD1">
            <w:pPr>
              <w:spacing w:after="0"/>
              <w:rPr>
                <w:rFonts w:ascii="Arial" w:hAnsi="Arial" w:cs="Arial"/>
                <w:b/>
                <w:bCs/>
                <w:lang w:val="en-DE"/>
              </w:rPr>
            </w:pPr>
            <w:r>
              <w:rPr>
                <w:rFonts w:ascii="Arial" w:hAnsi="Arial" w:cs="Arial"/>
                <w:b/>
                <w:bCs/>
                <w:lang w:val="en-US"/>
              </w:rPr>
              <w:lastRenderedPageBreak/>
              <w:t>17.4</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80FD1" w:rsidRPr="0005226A" w:rsidRDefault="00A80FD1" w:rsidP="00A80FD1">
            <w:pPr>
              <w:spacing w:after="0"/>
              <w:rPr>
                <w:rFonts w:ascii="Arial" w:hAnsi="Arial" w:cs="Arial"/>
                <w:lang w:val="en-US"/>
              </w:rPr>
            </w:pPr>
          </w:p>
        </w:tc>
      </w:tr>
      <w:tr w:rsidR="00A80FD1" w:rsidRPr="000472D1" w14:paraId="4668854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A80FD1" w:rsidRPr="0005226A" w:rsidRDefault="00A80FD1" w:rsidP="00A80FD1">
            <w:pPr>
              <w:spacing w:after="0"/>
              <w:rPr>
                <w:rFonts w:ascii="Arial" w:hAnsi="Arial" w:cs="Arial"/>
                <w:lang w:val="en-US"/>
              </w:rPr>
            </w:pPr>
          </w:p>
        </w:tc>
      </w:tr>
      <w:tr w:rsidR="00A80FD1" w:rsidRPr="000472D1" w14:paraId="0053577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80FD1" w:rsidRPr="0005226A" w:rsidRDefault="00A80FD1" w:rsidP="00A80FD1">
            <w:pPr>
              <w:spacing w:after="0"/>
              <w:rPr>
                <w:rFonts w:ascii="Arial" w:hAnsi="Arial" w:cs="Arial"/>
                <w:lang w:val="en-US"/>
              </w:rPr>
            </w:pPr>
          </w:p>
        </w:tc>
      </w:tr>
      <w:tr w:rsidR="00A80FD1" w:rsidRPr="000472D1" w14:paraId="03665FC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A80FD1" w:rsidRPr="0005226A" w:rsidRDefault="00A80FD1" w:rsidP="00A80FD1">
            <w:pPr>
              <w:spacing w:after="0"/>
              <w:rPr>
                <w:rFonts w:ascii="Arial" w:hAnsi="Arial" w:cs="Arial"/>
                <w:lang w:val="en-US"/>
              </w:rPr>
            </w:pPr>
          </w:p>
        </w:tc>
      </w:tr>
      <w:tr w:rsidR="00A80FD1" w:rsidRPr="000472D1" w14:paraId="7BC6B57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A80FD1" w:rsidRPr="0005226A" w:rsidRDefault="00A80FD1" w:rsidP="00A80FD1">
            <w:pPr>
              <w:spacing w:after="0"/>
              <w:rPr>
                <w:rFonts w:ascii="Arial" w:hAnsi="Arial" w:cs="Arial"/>
                <w:lang w:val="en-US"/>
              </w:rPr>
            </w:pPr>
          </w:p>
        </w:tc>
      </w:tr>
      <w:tr w:rsidR="00A80FD1" w:rsidRPr="000472D1" w14:paraId="5186CA8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A80FD1" w:rsidRPr="0005226A" w:rsidRDefault="00A80FD1" w:rsidP="00A80FD1">
            <w:pPr>
              <w:spacing w:after="0"/>
              <w:rPr>
                <w:rFonts w:ascii="Arial" w:hAnsi="Arial" w:cs="Arial"/>
                <w:lang w:val="en-US"/>
              </w:rPr>
            </w:pPr>
          </w:p>
        </w:tc>
      </w:tr>
      <w:tr w:rsidR="00A80FD1" w:rsidRPr="000472D1" w14:paraId="4092095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A80FD1" w:rsidRPr="00B974A4" w:rsidRDefault="00A80FD1" w:rsidP="00A80FD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A80FD1" w:rsidRPr="0005226A" w:rsidRDefault="00A80FD1" w:rsidP="00A80FD1">
            <w:pPr>
              <w:spacing w:after="0"/>
              <w:rPr>
                <w:rFonts w:ascii="Arial" w:hAnsi="Arial" w:cs="Arial"/>
                <w:lang w:val="en-US"/>
              </w:rPr>
            </w:pPr>
          </w:p>
        </w:tc>
      </w:tr>
      <w:tr w:rsidR="00A80FD1" w:rsidRPr="000472D1" w14:paraId="10A3678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A80FD1" w:rsidRPr="0005226A" w:rsidRDefault="00A80FD1" w:rsidP="00A80FD1">
            <w:pPr>
              <w:spacing w:after="0"/>
              <w:rPr>
                <w:rFonts w:ascii="Arial" w:hAnsi="Arial" w:cs="Arial"/>
                <w:lang w:val="en-US"/>
              </w:rPr>
            </w:pPr>
          </w:p>
        </w:tc>
      </w:tr>
      <w:tr w:rsidR="00A80FD1" w:rsidRPr="000472D1" w14:paraId="0969979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A80FD1" w:rsidRPr="00B974A4" w:rsidRDefault="00A80FD1" w:rsidP="00A80FD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A80FD1" w:rsidRPr="0005226A" w:rsidRDefault="00A80FD1" w:rsidP="00A80FD1">
            <w:pPr>
              <w:spacing w:after="0"/>
              <w:rPr>
                <w:rFonts w:ascii="Arial" w:hAnsi="Arial" w:cs="Arial"/>
                <w:lang w:val="en-US"/>
              </w:rPr>
            </w:pPr>
          </w:p>
        </w:tc>
      </w:tr>
      <w:tr w:rsidR="00A80FD1" w:rsidRPr="000472D1" w14:paraId="5E6BAC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A80FD1" w:rsidRPr="0005226A" w:rsidRDefault="00A80FD1" w:rsidP="00A80FD1">
            <w:pPr>
              <w:spacing w:after="0"/>
              <w:rPr>
                <w:rFonts w:ascii="Arial" w:hAnsi="Arial" w:cs="Arial"/>
                <w:lang w:val="en-US"/>
              </w:rPr>
            </w:pPr>
          </w:p>
        </w:tc>
      </w:tr>
      <w:tr w:rsidR="00A80FD1" w:rsidRPr="000472D1" w14:paraId="3FB82D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A80FD1" w:rsidRPr="00B974A4" w:rsidRDefault="00A80FD1" w:rsidP="00A80FD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A80FD1" w:rsidRPr="0005226A" w:rsidRDefault="00A80FD1" w:rsidP="00A80FD1">
            <w:pPr>
              <w:spacing w:after="0"/>
              <w:rPr>
                <w:rFonts w:ascii="Arial" w:hAnsi="Arial" w:cs="Arial"/>
                <w:lang w:val="en-US"/>
              </w:rPr>
            </w:pPr>
          </w:p>
        </w:tc>
      </w:tr>
      <w:tr w:rsidR="00A80FD1" w:rsidRPr="000472D1" w14:paraId="17052E2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A80FD1" w:rsidRPr="0005226A" w:rsidRDefault="00A80FD1" w:rsidP="00A80FD1">
            <w:pPr>
              <w:spacing w:after="0"/>
              <w:rPr>
                <w:rFonts w:ascii="Arial" w:hAnsi="Arial" w:cs="Arial"/>
                <w:lang w:val="en-US"/>
              </w:rPr>
            </w:pPr>
          </w:p>
        </w:tc>
      </w:tr>
      <w:tr w:rsidR="00A80FD1" w:rsidRPr="000472D1" w14:paraId="6731CF9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A80FD1" w:rsidRPr="00107C20" w:rsidRDefault="00A80FD1" w:rsidP="00A80FD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A80FD1" w:rsidRPr="0005226A" w:rsidRDefault="00A80FD1" w:rsidP="00A80FD1">
            <w:pPr>
              <w:spacing w:after="0"/>
              <w:rPr>
                <w:rFonts w:ascii="Arial" w:hAnsi="Arial" w:cs="Arial"/>
                <w:lang w:val="en-US"/>
              </w:rPr>
            </w:pPr>
          </w:p>
        </w:tc>
      </w:tr>
      <w:tr w:rsidR="00A80FD1" w:rsidRPr="000472D1" w14:paraId="20CA856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222B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7A5CF6"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4D0FB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611B8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6AC6E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5DDEE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DA407" w14:textId="77777777" w:rsidR="00A80FD1" w:rsidRPr="0005226A" w:rsidRDefault="00A80FD1" w:rsidP="00A80FD1">
            <w:pPr>
              <w:spacing w:after="0"/>
              <w:rPr>
                <w:rFonts w:ascii="Arial" w:hAnsi="Arial" w:cs="Arial"/>
                <w:lang w:val="en-US"/>
              </w:rPr>
            </w:pPr>
          </w:p>
        </w:tc>
      </w:tr>
      <w:tr w:rsidR="00A80FD1" w:rsidRPr="000472D1" w14:paraId="4A70A0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A80FD1" w:rsidRPr="00107C20" w:rsidRDefault="00A80FD1" w:rsidP="00A80FD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A80FD1" w:rsidRPr="0005226A" w:rsidRDefault="00A80FD1" w:rsidP="00A80FD1">
            <w:pPr>
              <w:spacing w:after="0"/>
              <w:rPr>
                <w:rFonts w:ascii="Arial" w:hAnsi="Arial" w:cs="Arial"/>
                <w:lang w:val="en-US"/>
              </w:rPr>
            </w:pPr>
          </w:p>
        </w:tc>
      </w:tr>
      <w:tr w:rsidR="00A80FD1" w:rsidRPr="000472D1" w14:paraId="71D2952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A80FD1" w:rsidRPr="0005226A" w:rsidRDefault="00A80FD1" w:rsidP="00A80FD1">
            <w:pPr>
              <w:spacing w:after="0"/>
              <w:rPr>
                <w:rFonts w:ascii="Arial" w:hAnsi="Arial" w:cs="Arial"/>
                <w:lang w:val="en-US"/>
              </w:rPr>
            </w:pPr>
          </w:p>
        </w:tc>
      </w:tr>
      <w:tr w:rsidR="00A80FD1" w:rsidRPr="000472D1" w14:paraId="2842521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A80FD1" w:rsidRPr="0005226A" w:rsidRDefault="00A80FD1" w:rsidP="00A80FD1">
            <w:pPr>
              <w:spacing w:after="0"/>
              <w:rPr>
                <w:rFonts w:ascii="Arial" w:hAnsi="Arial" w:cs="Arial"/>
                <w:lang w:val="en-US"/>
              </w:rPr>
            </w:pPr>
          </w:p>
        </w:tc>
      </w:tr>
      <w:tr w:rsidR="00A80FD1" w:rsidRPr="000472D1" w14:paraId="6CF20A1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191F4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D2F72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45FC09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6C80F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9CD708" w14:textId="77777777" w:rsidR="00A80FD1" w:rsidRPr="0005226A" w:rsidRDefault="00A80FD1" w:rsidP="00A80FD1">
            <w:pPr>
              <w:spacing w:after="0"/>
              <w:rPr>
                <w:rFonts w:ascii="Arial" w:hAnsi="Arial" w:cs="Arial"/>
                <w:lang w:val="en-US"/>
              </w:rPr>
            </w:pPr>
          </w:p>
        </w:tc>
      </w:tr>
      <w:tr w:rsidR="00A80FD1" w:rsidRPr="000472D1" w14:paraId="580A226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A80FD1" w:rsidRPr="005D4D20" w:rsidRDefault="00A80FD1" w:rsidP="00A80FD1">
            <w:pPr>
              <w:spacing w:after="0"/>
              <w:rPr>
                <w:rFonts w:ascii="Arial" w:hAnsi="Arial" w:cs="Arial"/>
                <w:b/>
                <w:bCs/>
                <w:lang w:val="en-DE"/>
              </w:rPr>
            </w:pPr>
            <w:r>
              <w:rPr>
                <w:rFonts w:ascii="Arial" w:hAnsi="Arial" w:cs="Arial"/>
                <w:b/>
                <w:bCs/>
                <w:lang w:val="en-US"/>
              </w:rPr>
              <w:lastRenderedPageBreak/>
              <w:t>17.5</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A80FD1" w:rsidRPr="0005226A" w:rsidRDefault="00A80FD1" w:rsidP="00A80FD1">
            <w:pPr>
              <w:spacing w:after="0"/>
              <w:rPr>
                <w:rFonts w:ascii="Arial" w:hAnsi="Arial" w:cs="Arial"/>
                <w:lang w:val="en-US"/>
              </w:rPr>
            </w:pPr>
          </w:p>
        </w:tc>
      </w:tr>
      <w:tr w:rsidR="00A80FD1" w:rsidRPr="000472D1" w14:paraId="15A3C0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A80FD1" w:rsidRPr="0005226A" w:rsidRDefault="00A80FD1" w:rsidP="00A80FD1">
            <w:pPr>
              <w:spacing w:after="0"/>
              <w:rPr>
                <w:rFonts w:ascii="Arial" w:hAnsi="Arial" w:cs="Arial"/>
                <w:lang w:val="en-US"/>
              </w:rPr>
            </w:pPr>
          </w:p>
        </w:tc>
      </w:tr>
      <w:tr w:rsidR="00A80FD1" w:rsidRPr="000472D1" w14:paraId="72783D1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A80FD1" w:rsidRPr="0005226A" w:rsidRDefault="00A80FD1" w:rsidP="00A80FD1">
            <w:pPr>
              <w:spacing w:after="0"/>
              <w:rPr>
                <w:rFonts w:ascii="Arial" w:hAnsi="Arial" w:cs="Arial"/>
                <w:lang w:val="en-US"/>
              </w:rPr>
            </w:pPr>
          </w:p>
        </w:tc>
      </w:tr>
      <w:tr w:rsidR="00A80FD1" w:rsidRPr="000472D1" w14:paraId="01CA461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CB8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E62425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97582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1D762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4AB9E4" w14:textId="77777777" w:rsidR="00A80FD1" w:rsidRPr="0005226A" w:rsidRDefault="00A80FD1" w:rsidP="00A80FD1">
            <w:pPr>
              <w:spacing w:after="0"/>
              <w:rPr>
                <w:rFonts w:ascii="Arial" w:hAnsi="Arial" w:cs="Arial"/>
                <w:lang w:val="en-US"/>
              </w:rPr>
            </w:pPr>
          </w:p>
        </w:tc>
      </w:tr>
      <w:tr w:rsidR="00A80FD1" w:rsidRPr="000472D1" w14:paraId="22C54F3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A80FD1" w:rsidRPr="005D4D20" w:rsidRDefault="00A80FD1" w:rsidP="00A80FD1">
            <w:pPr>
              <w:spacing w:after="0"/>
              <w:rPr>
                <w:rFonts w:ascii="Arial" w:hAnsi="Arial" w:cs="Arial"/>
                <w:b/>
                <w:bCs/>
                <w:lang w:val="en-DE"/>
              </w:rPr>
            </w:pPr>
            <w:r w:rsidRPr="00101824">
              <w:rPr>
                <w:rFonts w:ascii="Arial" w:hAnsi="Arial" w:cs="Arial"/>
                <w:b/>
                <w:bCs/>
                <w:lang w:val="en-US"/>
              </w:rPr>
              <w:t>17.</w:t>
            </w:r>
            <w:r>
              <w:rPr>
                <w:rFonts w:ascii="Arial" w:hAnsi="Arial" w:cs="Arial"/>
                <w:b/>
                <w:bCs/>
                <w:lang w:val="en-DE"/>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A80FD1" w:rsidRPr="00107C20" w:rsidRDefault="00A80FD1" w:rsidP="00A80FD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A80FD1" w:rsidRPr="0005226A" w:rsidRDefault="00A80FD1" w:rsidP="00A80FD1">
            <w:pPr>
              <w:spacing w:after="0"/>
              <w:rPr>
                <w:rFonts w:ascii="Arial" w:hAnsi="Arial" w:cs="Arial"/>
                <w:lang w:val="en-US"/>
              </w:rPr>
            </w:pPr>
          </w:p>
        </w:tc>
      </w:tr>
      <w:tr w:rsidR="00A80FD1" w:rsidRPr="000472D1" w14:paraId="457EA4B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A80FD1" w:rsidRPr="0005226A" w:rsidRDefault="00A80FD1" w:rsidP="00A80FD1">
            <w:pPr>
              <w:spacing w:after="0"/>
              <w:rPr>
                <w:rFonts w:ascii="Arial" w:hAnsi="Arial" w:cs="Arial"/>
                <w:lang w:val="en-US"/>
              </w:rPr>
            </w:pPr>
          </w:p>
        </w:tc>
      </w:tr>
      <w:tr w:rsidR="00A80FD1" w:rsidRPr="000472D1" w14:paraId="0E06401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A80FD1" w:rsidRPr="0005226A" w:rsidRDefault="00A80FD1" w:rsidP="00A80FD1">
            <w:pPr>
              <w:spacing w:after="0"/>
              <w:rPr>
                <w:rFonts w:ascii="Arial" w:hAnsi="Arial" w:cs="Arial"/>
                <w:lang w:val="en-US"/>
              </w:rPr>
            </w:pPr>
          </w:p>
        </w:tc>
      </w:tr>
      <w:tr w:rsidR="00A80FD1" w:rsidRPr="000472D1" w14:paraId="47BF116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A80FD1" w:rsidRPr="0005226A" w:rsidRDefault="00A80FD1" w:rsidP="00A80FD1">
            <w:pPr>
              <w:spacing w:after="0"/>
              <w:rPr>
                <w:rFonts w:ascii="Arial" w:hAnsi="Arial" w:cs="Arial"/>
                <w:lang w:val="en-US"/>
              </w:rPr>
            </w:pPr>
          </w:p>
        </w:tc>
      </w:tr>
      <w:tr w:rsidR="00A80FD1" w:rsidRPr="000472D1" w14:paraId="29C8793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A80FD1" w:rsidRPr="00107C20" w:rsidRDefault="00A80FD1" w:rsidP="00A80FD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A80FD1" w:rsidRPr="0005226A" w:rsidRDefault="00A80FD1" w:rsidP="00A80FD1">
            <w:pPr>
              <w:spacing w:after="0"/>
              <w:rPr>
                <w:rFonts w:ascii="Arial" w:hAnsi="Arial" w:cs="Arial"/>
                <w:lang w:val="en-US"/>
              </w:rPr>
            </w:pPr>
          </w:p>
        </w:tc>
      </w:tr>
      <w:tr w:rsidR="00A80FD1" w:rsidRPr="000472D1" w14:paraId="78E150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A80FD1" w:rsidRPr="0005226A" w:rsidRDefault="00A80FD1" w:rsidP="00A80FD1">
            <w:pPr>
              <w:spacing w:after="0"/>
              <w:rPr>
                <w:rFonts w:ascii="Arial" w:hAnsi="Arial" w:cs="Arial"/>
                <w:lang w:val="en-US"/>
              </w:rPr>
            </w:pPr>
          </w:p>
        </w:tc>
      </w:tr>
      <w:tr w:rsidR="00A80FD1" w:rsidRPr="000472D1" w14:paraId="12200B5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A80FD1" w:rsidRPr="0005226A" w:rsidRDefault="00A80FD1" w:rsidP="00A80FD1">
            <w:pPr>
              <w:spacing w:after="0"/>
              <w:rPr>
                <w:rFonts w:ascii="Arial" w:hAnsi="Arial" w:cs="Arial"/>
                <w:lang w:val="en-US"/>
              </w:rPr>
            </w:pPr>
          </w:p>
        </w:tc>
      </w:tr>
      <w:tr w:rsidR="00A80FD1" w:rsidRPr="000472D1" w14:paraId="23E1640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8CB386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3F8A6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AD7A1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31BB0B" w14:textId="77777777" w:rsidR="00A80FD1" w:rsidRPr="0005226A" w:rsidRDefault="00A80FD1" w:rsidP="00A80FD1">
            <w:pPr>
              <w:spacing w:after="0"/>
              <w:rPr>
                <w:rFonts w:ascii="Arial" w:hAnsi="Arial" w:cs="Arial"/>
                <w:lang w:val="en-US"/>
              </w:rPr>
            </w:pPr>
          </w:p>
        </w:tc>
      </w:tr>
      <w:tr w:rsidR="00A80FD1" w:rsidRPr="000472D1" w14:paraId="48D66F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A80FD1" w:rsidRPr="0005226A" w:rsidRDefault="00A80FD1" w:rsidP="00A80FD1">
            <w:pPr>
              <w:spacing w:after="0"/>
              <w:rPr>
                <w:rFonts w:ascii="Arial" w:hAnsi="Arial" w:cs="Arial"/>
                <w:lang w:val="en-US"/>
              </w:rPr>
            </w:pPr>
          </w:p>
        </w:tc>
      </w:tr>
      <w:tr w:rsidR="00A80FD1" w:rsidRPr="000472D1" w14:paraId="780BE78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A80FD1" w:rsidRPr="0005226A" w:rsidRDefault="00A80FD1" w:rsidP="00A80FD1">
            <w:pPr>
              <w:spacing w:after="0"/>
              <w:rPr>
                <w:rFonts w:ascii="Arial" w:hAnsi="Arial" w:cs="Arial"/>
                <w:lang w:val="en-US"/>
              </w:rPr>
            </w:pPr>
          </w:p>
        </w:tc>
      </w:tr>
      <w:tr w:rsidR="00A80FD1" w:rsidRPr="000472D1" w14:paraId="4399E7F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A80FD1" w:rsidRPr="00107C20" w:rsidRDefault="00A80FD1" w:rsidP="00A80FD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A80FD1" w:rsidRPr="0005226A" w:rsidRDefault="00A80FD1" w:rsidP="00A80FD1">
            <w:pPr>
              <w:spacing w:after="0"/>
              <w:rPr>
                <w:rFonts w:ascii="Arial" w:hAnsi="Arial" w:cs="Arial"/>
                <w:lang w:val="en-US"/>
              </w:rPr>
            </w:pPr>
          </w:p>
        </w:tc>
      </w:tr>
      <w:tr w:rsidR="00A80FD1" w:rsidRPr="000472D1" w14:paraId="39DBBCD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A80FD1" w:rsidRPr="0005226A" w:rsidRDefault="00A80FD1" w:rsidP="00A80FD1">
            <w:pPr>
              <w:spacing w:after="0"/>
              <w:rPr>
                <w:rFonts w:ascii="Arial" w:hAnsi="Arial" w:cs="Arial"/>
                <w:lang w:val="en-US"/>
              </w:rPr>
            </w:pPr>
          </w:p>
        </w:tc>
      </w:tr>
      <w:tr w:rsidR="00A80FD1" w:rsidRPr="000472D1" w14:paraId="48934DE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A80FD1" w:rsidRPr="005D4D20" w:rsidRDefault="00A80FD1" w:rsidP="00A80FD1">
            <w:pPr>
              <w:spacing w:after="0"/>
              <w:rPr>
                <w:rFonts w:ascii="Arial" w:hAnsi="Arial" w:cs="Arial"/>
                <w:b/>
                <w:bCs/>
                <w:lang w:val="en-DE"/>
              </w:rPr>
            </w:pPr>
            <w:r>
              <w:rPr>
                <w:rFonts w:ascii="Arial" w:hAnsi="Arial" w:cs="Arial"/>
                <w:b/>
                <w:bCs/>
                <w:lang w:val="en-US"/>
              </w:rPr>
              <w:lastRenderedPageBreak/>
              <w:t>17.6</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A80FD1" w:rsidRPr="00107C20" w:rsidRDefault="00A80FD1" w:rsidP="00A80FD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A80FD1" w:rsidRPr="0005226A" w:rsidRDefault="00A80FD1" w:rsidP="00A80FD1">
            <w:pPr>
              <w:spacing w:after="0"/>
              <w:rPr>
                <w:rFonts w:ascii="Arial" w:hAnsi="Arial" w:cs="Arial"/>
                <w:lang w:val="en-US"/>
              </w:rPr>
            </w:pPr>
          </w:p>
        </w:tc>
      </w:tr>
      <w:tr w:rsidR="00A80FD1" w:rsidRPr="000472D1" w14:paraId="3D41F32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058AB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A8695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A80FD1" w:rsidRPr="0005226A" w:rsidRDefault="00A80FD1" w:rsidP="00A80FD1">
            <w:pPr>
              <w:spacing w:after="0"/>
              <w:rPr>
                <w:rFonts w:ascii="Arial" w:hAnsi="Arial" w:cs="Arial"/>
                <w:lang w:val="en-US"/>
              </w:rPr>
            </w:pPr>
          </w:p>
        </w:tc>
      </w:tr>
      <w:tr w:rsidR="00A80FD1" w:rsidRPr="000472D1" w14:paraId="4BB1F74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A80FD1" w:rsidRPr="00107C20" w:rsidRDefault="00A80FD1" w:rsidP="00A80FD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A80FD1" w:rsidRPr="0005226A" w:rsidRDefault="00A80FD1" w:rsidP="00A80FD1">
            <w:pPr>
              <w:spacing w:after="0"/>
              <w:rPr>
                <w:rFonts w:ascii="Arial" w:hAnsi="Arial" w:cs="Arial"/>
                <w:lang w:val="en-US"/>
              </w:rPr>
            </w:pPr>
          </w:p>
        </w:tc>
      </w:tr>
      <w:tr w:rsidR="00A80FD1" w:rsidRPr="000472D1" w14:paraId="0B8DEE2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A80FD1" w:rsidRPr="0005226A" w:rsidRDefault="00A80FD1" w:rsidP="00A80FD1">
            <w:pPr>
              <w:spacing w:after="0"/>
              <w:rPr>
                <w:rFonts w:ascii="Arial" w:hAnsi="Arial" w:cs="Arial"/>
                <w:lang w:val="en-US"/>
              </w:rPr>
            </w:pPr>
          </w:p>
        </w:tc>
      </w:tr>
      <w:tr w:rsidR="00A80FD1" w:rsidRPr="000472D1" w14:paraId="4E041F1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80FD1" w:rsidRPr="00107C20" w:rsidRDefault="00A80FD1" w:rsidP="00A80FD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80FD1" w:rsidRPr="0005226A" w:rsidRDefault="00A80FD1" w:rsidP="00A80FD1">
            <w:pPr>
              <w:spacing w:after="0"/>
              <w:rPr>
                <w:rFonts w:ascii="Arial" w:hAnsi="Arial" w:cs="Arial"/>
                <w:lang w:val="en-US"/>
              </w:rPr>
            </w:pPr>
          </w:p>
        </w:tc>
      </w:tr>
      <w:tr w:rsidR="00A80FD1" w:rsidRPr="000472D1" w14:paraId="1CECBAA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80FD1" w:rsidRPr="0005226A" w:rsidRDefault="00A80FD1" w:rsidP="00A80FD1">
            <w:pPr>
              <w:spacing w:after="0"/>
              <w:rPr>
                <w:rFonts w:ascii="Arial" w:hAnsi="Arial" w:cs="Arial"/>
                <w:lang w:val="en-US"/>
              </w:rPr>
            </w:pPr>
          </w:p>
        </w:tc>
      </w:tr>
      <w:tr w:rsidR="00A80FD1" w:rsidRPr="000472D1" w14:paraId="3A345D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80FD1" w:rsidRPr="00107C20" w:rsidRDefault="00A80FD1" w:rsidP="00A80FD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80FD1" w:rsidRPr="0005226A" w:rsidRDefault="00A80FD1" w:rsidP="00A80FD1">
            <w:pPr>
              <w:spacing w:after="0"/>
              <w:rPr>
                <w:rFonts w:ascii="Arial" w:hAnsi="Arial" w:cs="Arial"/>
                <w:lang w:val="en-US"/>
              </w:rPr>
            </w:pPr>
          </w:p>
        </w:tc>
      </w:tr>
      <w:tr w:rsidR="00A80FD1" w:rsidRPr="000472D1" w14:paraId="1A1ED41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80FD1" w:rsidRPr="0005226A" w:rsidRDefault="00A80FD1" w:rsidP="00A80FD1">
            <w:pPr>
              <w:spacing w:after="0"/>
              <w:rPr>
                <w:rFonts w:ascii="Arial" w:hAnsi="Arial" w:cs="Arial"/>
                <w:lang w:val="en-US"/>
              </w:rPr>
            </w:pPr>
          </w:p>
        </w:tc>
      </w:tr>
      <w:tr w:rsidR="00A80FD1" w:rsidRPr="000472D1" w14:paraId="52AF546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80FD1" w:rsidRPr="00107C20" w:rsidRDefault="00A80FD1" w:rsidP="00A80FD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80FD1" w:rsidRPr="0005226A" w:rsidRDefault="00A80FD1" w:rsidP="00A80FD1">
            <w:pPr>
              <w:spacing w:after="0"/>
              <w:rPr>
                <w:rFonts w:ascii="Arial" w:hAnsi="Arial" w:cs="Arial"/>
                <w:lang w:val="en-US"/>
              </w:rPr>
            </w:pPr>
          </w:p>
        </w:tc>
      </w:tr>
      <w:tr w:rsidR="00A80FD1" w:rsidRPr="000472D1" w14:paraId="252E01E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A80FD1" w:rsidRPr="0005226A" w:rsidRDefault="00A80FD1" w:rsidP="00A80FD1">
            <w:pPr>
              <w:spacing w:after="0"/>
              <w:rPr>
                <w:rFonts w:ascii="Arial" w:hAnsi="Arial" w:cs="Arial"/>
                <w:lang w:val="en-US"/>
              </w:rPr>
            </w:pPr>
          </w:p>
        </w:tc>
      </w:tr>
      <w:tr w:rsidR="00A80FD1" w:rsidRPr="000472D1" w14:paraId="3BC5D9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A80FD1" w:rsidRPr="0005226A" w:rsidRDefault="00A80FD1" w:rsidP="00A80FD1">
            <w:pPr>
              <w:spacing w:after="0"/>
              <w:rPr>
                <w:rFonts w:ascii="Arial" w:hAnsi="Arial" w:cs="Arial"/>
                <w:lang w:val="en-US"/>
              </w:rPr>
            </w:pPr>
          </w:p>
        </w:tc>
      </w:tr>
      <w:tr w:rsidR="00A80FD1" w:rsidRPr="000472D1" w14:paraId="293E96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80FD1" w:rsidRPr="0005226A" w:rsidRDefault="00A80FD1" w:rsidP="00A80FD1">
            <w:pPr>
              <w:spacing w:after="0"/>
              <w:rPr>
                <w:rFonts w:ascii="Arial" w:hAnsi="Arial" w:cs="Arial"/>
                <w:lang w:val="en-US"/>
              </w:rPr>
            </w:pPr>
          </w:p>
        </w:tc>
      </w:tr>
      <w:tr w:rsidR="00A80FD1" w:rsidRPr="000472D1" w14:paraId="51DE71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A80FD1" w:rsidRPr="0005226A" w:rsidRDefault="00A80FD1" w:rsidP="00A80FD1">
            <w:pPr>
              <w:spacing w:after="0"/>
              <w:rPr>
                <w:rFonts w:ascii="Arial" w:hAnsi="Arial" w:cs="Arial"/>
                <w:lang w:val="en-US"/>
              </w:rPr>
            </w:pPr>
          </w:p>
        </w:tc>
      </w:tr>
      <w:tr w:rsidR="00A80FD1" w:rsidRPr="000472D1" w14:paraId="676943A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A80FD1" w:rsidRPr="0005226A" w:rsidRDefault="00A80FD1" w:rsidP="00A80FD1">
            <w:pPr>
              <w:spacing w:after="0"/>
              <w:rPr>
                <w:rFonts w:ascii="Arial" w:hAnsi="Arial" w:cs="Arial"/>
                <w:lang w:val="en-US"/>
              </w:rPr>
            </w:pPr>
          </w:p>
        </w:tc>
      </w:tr>
      <w:tr w:rsidR="00A80FD1" w:rsidRPr="000472D1" w14:paraId="0FECDFF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A80FD1" w:rsidRPr="0005226A" w:rsidRDefault="00A80FD1" w:rsidP="00A80FD1">
            <w:pPr>
              <w:spacing w:after="0"/>
              <w:rPr>
                <w:rFonts w:ascii="Arial" w:hAnsi="Arial" w:cs="Arial"/>
                <w:lang w:val="en-US"/>
              </w:rPr>
            </w:pPr>
          </w:p>
        </w:tc>
      </w:tr>
      <w:tr w:rsidR="00A80FD1" w:rsidRPr="00107C20" w14:paraId="0656376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A80FD1" w:rsidRPr="00107C20" w:rsidRDefault="00A80FD1" w:rsidP="00A80FD1">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A80FD1" w:rsidRPr="0005226A" w:rsidRDefault="00A80FD1" w:rsidP="00A80FD1">
            <w:pPr>
              <w:spacing w:after="0"/>
              <w:rPr>
                <w:rFonts w:ascii="Arial" w:hAnsi="Arial" w:cs="Arial"/>
                <w:lang w:val="en-US"/>
              </w:rPr>
            </w:pPr>
          </w:p>
        </w:tc>
      </w:tr>
      <w:tr w:rsidR="00A80FD1" w:rsidRPr="00107C20" w14:paraId="6089122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D829C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C6B6A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59902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5FB716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3A120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D1497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FC2E4D" w14:textId="77777777" w:rsidR="00A80FD1" w:rsidRPr="0005226A" w:rsidRDefault="00A80FD1" w:rsidP="00A80FD1">
            <w:pPr>
              <w:spacing w:after="0"/>
              <w:rPr>
                <w:rFonts w:ascii="Arial" w:hAnsi="Arial" w:cs="Arial"/>
                <w:lang w:val="en-US"/>
              </w:rPr>
            </w:pPr>
          </w:p>
        </w:tc>
      </w:tr>
      <w:tr w:rsidR="00A80FD1" w:rsidRPr="000472D1" w14:paraId="070A3A9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A80FD1" w:rsidRPr="00107C20" w:rsidRDefault="00A80FD1" w:rsidP="00A80FD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A80FD1" w:rsidRPr="0005226A" w:rsidRDefault="00A80FD1" w:rsidP="00A80FD1">
            <w:pPr>
              <w:spacing w:after="0"/>
              <w:rPr>
                <w:rFonts w:ascii="Arial" w:hAnsi="Arial" w:cs="Arial"/>
                <w:lang w:val="en-US"/>
              </w:rPr>
            </w:pPr>
          </w:p>
        </w:tc>
      </w:tr>
      <w:tr w:rsidR="00A80FD1" w:rsidRPr="000472D1" w14:paraId="128A136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05226A" w:rsidRDefault="00A80FD1" w:rsidP="00A80FD1">
            <w:pPr>
              <w:spacing w:after="0"/>
              <w:rPr>
                <w:rFonts w:ascii="Arial" w:hAnsi="Arial" w:cs="Arial"/>
                <w:lang w:val="en-US"/>
              </w:rPr>
            </w:pPr>
          </w:p>
        </w:tc>
      </w:tr>
      <w:tr w:rsidR="00A80FD1" w:rsidRPr="00107C20" w14:paraId="7B2A8095"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A80FD1" w:rsidRPr="0005226A" w:rsidRDefault="00A80FD1" w:rsidP="00A80FD1">
            <w:pPr>
              <w:numPr>
                <w:ilvl w:val="0"/>
                <w:numId w:val="2"/>
              </w:numPr>
              <w:tabs>
                <w:tab w:val="clear" w:pos="720"/>
                <w:tab w:val="num" w:pos="0"/>
              </w:tabs>
              <w:spacing w:after="0"/>
              <w:ind w:left="0"/>
              <w:rPr>
                <w:rFonts w:ascii="Arial" w:hAnsi="Arial" w:cs="Arial"/>
                <w:color w:val="FF0000"/>
                <w:lang w:val="en-US"/>
              </w:rPr>
            </w:pPr>
          </w:p>
        </w:tc>
      </w:tr>
      <w:tr w:rsidR="00A80FD1" w:rsidRPr="00107C20" w14:paraId="26DAFACB"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05226A"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Possible topics WRT planning of Rel-18</w:t>
            </w:r>
          </w:p>
        </w:tc>
      </w:tr>
      <w:tr w:rsidR="00A80FD1" w:rsidRPr="00107C20" w14:paraId="0F631A65"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39D3F8B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605C64B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538FCDF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A80FD1" w:rsidRPr="0005226A" w:rsidRDefault="00A80FD1" w:rsidP="00A80FD1">
            <w:pPr>
              <w:spacing w:after="0"/>
              <w:rPr>
                <w:rFonts w:ascii="Arial" w:hAnsi="Arial" w:cs="Arial"/>
                <w:lang w:val="en-US"/>
              </w:rPr>
            </w:pPr>
          </w:p>
        </w:tc>
      </w:tr>
      <w:tr w:rsidR="00A80FD1" w:rsidRPr="00107C20" w14:paraId="66A14C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A80FD1" w:rsidRPr="0005226A" w:rsidRDefault="00A80FD1" w:rsidP="00A80FD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05226A" w:rsidRDefault="00A80FD1" w:rsidP="00A80FD1">
            <w:pPr>
              <w:spacing w:after="0"/>
              <w:rPr>
                <w:rFonts w:ascii="Arial" w:hAnsi="Arial" w:cs="Arial"/>
                <w:color w:val="FF0000"/>
                <w:lang w:val="en-US"/>
              </w:rPr>
            </w:pPr>
          </w:p>
        </w:tc>
      </w:tr>
      <w:tr w:rsidR="00A80FD1" w:rsidRPr="00107C20" w14:paraId="0B3891CD"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A179BD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6C161B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CF6E1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7BE7D4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1D91DB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5567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6F41B6" w14:textId="77777777" w:rsidR="00A80FD1" w:rsidRPr="0005226A" w:rsidRDefault="00A80FD1" w:rsidP="00A80FD1">
            <w:pPr>
              <w:spacing w:after="0"/>
              <w:rPr>
                <w:rFonts w:ascii="Arial" w:hAnsi="Arial" w:cs="Arial"/>
                <w:color w:val="FF0000"/>
                <w:lang w:val="en-US"/>
              </w:rPr>
            </w:pPr>
          </w:p>
        </w:tc>
      </w:tr>
      <w:tr w:rsidR="00A80FD1" w:rsidRPr="00107C20" w14:paraId="0BC477F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05226A" w:rsidRDefault="00A80FD1" w:rsidP="00A80FD1">
            <w:pPr>
              <w:spacing w:after="0"/>
              <w:rPr>
                <w:rFonts w:ascii="Arial" w:hAnsi="Arial" w:cs="Arial"/>
                <w:color w:val="FF0000"/>
                <w:lang w:val="en-US"/>
              </w:rPr>
            </w:pPr>
          </w:p>
        </w:tc>
      </w:tr>
      <w:tr w:rsidR="00A80FD1" w:rsidRPr="00107C20" w14:paraId="3565583E"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D6F6D7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6C6242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65A411" w14:textId="77777777" w:rsidR="00A80FD1" w:rsidRPr="0005226A" w:rsidRDefault="00A80FD1" w:rsidP="00A80FD1">
            <w:pPr>
              <w:spacing w:after="0"/>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853E6FB" w14:textId="77777777" w:rsidR="00A80FD1" w:rsidRPr="0005226A" w:rsidRDefault="00A80FD1" w:rsidP="00A80FD1">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5D11DF9" w14:textId="77777777" w:rsidR="00A80FD1" w:rsidRPr="0005226A" w:rsidRDefault="00A80FD1" w:rsidP="00A80FD1">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277BDC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B8AA2D" w14:textId="77777777" w:rsidR="00A80FD1" w:rsidRPr="0005226A" w:rsidRDefault="00A80FD1" w:rsidP="00A80FD1">
            <w:pPr>
              <w:spacing w:after="0"/>
              <w:rPr>
                <w:rFonts w:ascii="Arial" w:hAnsi="Arial" w:cs="Arial"/>
                <w:lang w:val="en-US"/>
              </w:rPr>
            </w:pPr>
          </w:p>
        </w:tc>
      </w:tr>
      <w:tr w:rsidR="00A80FD1" w:rsidRPr="00107C20" w14:paraId="1259BAE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05226A" w:rsidRDefault="00A80FD1" w:rsidP="00A80FD1">
            <w:pPr>
              <w:spacing w:after="0"/>
              <w:rPr>
                <w:rFonts w:ascii="Arial" w:hAnsi="Arial" w:cs="Arial"/>
                <w:color w:val="FF0000"/>
                <w:lang w:val="en-US"/>
              </w:rPr>
            </w:pPr>
          </w:p>
        </w:tc>
      </w:tr>
      <w:tr w:rsidR="00A80FD1" w:rsidRPr="000472D1" w14:paraId="25AC9B9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6B49E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1FFAA1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C250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94F84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066064" w14:textId="77777777" w:rsidR="00A80FD1" w:rsidRPr="0005226A" w:rsidRDefault="00A80FD1" w:rsidP="00A80FD1">
            <w:pPr>
              <w:spacing w:after="0"/>
              <w:rPr>
                <w:rFonts w:ascii="Arial" w:hAnsi="Arial" w:cs="Arial"/>
                <w:lang w:val="en-US"/>
              </w:rPr>
            </w:pPr>
          </w:p>
        </w:tc>
      </w:tr>
      <w:tr w:rsidR="00A80FD1" w:rsidRPr="00107C20" w14:paraId="387798F1"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05226A" w:rsidRDefault="00A80FD1" w:rsidP="00A80FD1">
            <w:pPr>
              <w:spacing w:after="0"/>
              <w:rPr>
                <w:rFonts w:ascii="Arial" w:hAnsi="Arial" w:cs="Arial"/>
                <w:color w:val="FF0000"/>
                <w:lang w:val="en-US"/>
              </w:rPr>
            </w:pPr>
          </w:p>
        </w:tc>
      </w:tr>
      <w:tr w:rsidR="00A80FD1" w:rsidRPr="000472D1" w14:paraId="2611293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692F6E" w14:textId="48F7F599"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24D79E2" w14:textId="795B91DE"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149B4A8" w14:textId="6449AC15"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A47DE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87EDDD6" w14:textId="77777777" w:rsidR="00A80FD1" w:rsidRPr="0005226A" w:rsidRDefault="00A80FD1" w:rsidP="00A80FD1">
            <w:pPr>
              <w:spacing w:after="0"/>
              <w:rPr>
                <w:rFonts w:ascii="Arial" w:hAnsi="Arial" w:cs="Arial"/>
                <w:lang w:val="en-US"/>
              </w:rPr>
            </w:pPr>
          </w:p>
        </w:tc>
      </w:tr>
      <w:tr w:rsidR="00A80FD1" w:rsidRPr="000472D1" w14:paraId="6345674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05226A" w:rsidRDefault="00A80FD1" w:rsidP="00A80FD1">
            <w:pPr>
              <w:spacing w:after="0"/>
              <w:rPr>
                <w:rFonts w:ascii="Arial" w:hAnsi="Arial" w:cs="Arial"/>
                <w:lang w:val="en-US"/>
              </w:rPr>
            </w:pPr>
          </w:p>
        </w:tc>
      </w:tr>
      <w:tr w:rsidR="00A80FD1" w:rsidRPr="00107C20" w14:paraId="1BE56746"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05226A" w:rsidRDefault="00A80FD1" w:rsidP="00A80FD1">
            <w:pPr>
              <w:spacing w:after="0"/>
              <w:rPr>
                <w:rFonts w:ascii="Arial" w:hAnsi="Arial" w:cs="Arial"/>
                <w:color w:val="FF0000"/>
                <w:lang w:val="en-US"/>
              </w:rPr>
            </w:pPr>
          </w:p>
        </w:tc>
      </w:tr>
      <w:tr w:rsidR="00A80FD1" w:rsidRPr="000472D1" w14:paraId="6F5188F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5F874DE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596A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3058F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D0966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25BAA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75F04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8FD7AA" w14:textId="77777777" w:rsidR="00A80FD1" w:rsidRPr="0005226A" w:rsidRDefault="00A80FD1" w:rsidP="00A80FD1">
            <w:pPr>
              <w:spacing w:after="0"/>
              <w:rPr>
                <w:rFonts w:ascii="Arial" w:hAnsi="Arial" w:cs="Arial"/>
                <w:lang w:val="en-US"/>
              </w:rPr>
            </w:pPr>
          </w:p>
        </w:tc>
      </w:tr>
      <w:tr w:rsidR="00A80FD1" w:rsidRPr="00107C20" w14:paraId="3C265AC2"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05226A" w:rsidRDefault="00A80FD1" w:rsidP="00A80FD1">
            <w:pPr>
              <w:spacing w:after="0"/>
              <w:rPr>
                <w:rFonts w:ascii="Arial" w:hAnsi="Arial" w:cs="Arial"/>
                <w:color w:val="FF0000"/>
                <w:lang w:val="en-US"/>
              </w:rPr>
            </w:pPr>
          </w:p>
        </w:tc>
      </w:tr>
      <w:tr w:rsidR="00A80FD1" w:rsidRPr="000472D1" w14:paraId="00008ED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F25EE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2EFA0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B27DF" w14:textId="77777777" w:rsidR="00A80FD1" w:rsidRPr="0005226A" w:rsidRDefault="00A80FD1" w:rsidP="00A80FD1">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797598D5"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F752947"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3CBD53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27CD6C" w14:textId="77777777" w:rsidR="00A80FD1" w:rsidRPr="0005226A" w:rsidRDefault="00A80FD1" w:rsidP="00A80FD1">
            <w:pPr>
              <w:spacing w:after="0"/>
              <w:rPr>
                <w:rFonts w:ascii="Arial" w:hAnsi="Arial" w:cs="Arial"/>
                <w:lang w:val="en-US"/>
              </w:rPr>
            </w:pPr>
          </w:p>
        </w:tc>
      </w:tr>
      <w:tr w:rsidR="00A80FD1" w:rsidRPr="00107C20" w14:paraId="77B08ED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05226A" w:rsidRDefault="00A80FD1" w:rsidP="00A80FD1">
            <w:pPr>
              <w:spacing w:after="0"/>
              <w:rPr>
                <w:rFonts w:ascii="Arial" w:hAnsi="Arial" w:cs="Arial"/>
                <w:color w:val="FF0000"/>
                <w:lang w:val="en-US"/>
              </w:rPr>
            </w:pPr>
          </w:p>
        </w:tc>
      </w:tr>
      <w:tr w:rsidR="00A80FD1" w:rsidRPr="000472D1" w14:paraId="2DC7D38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A260E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6C20F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3A3DA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5D502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D789A1" w14:textId="77777777" w:rsidR="00A80FD1" w:rsidRPr="0005226A" w:rsidRDefault="00A80FD1" w:rsidP="00A80FD1">
            <w:pPr>
              <w:spacing w:after="0"/>
              <w:rPr>
                <w:rFonts w:ascii="Arial" w:hAnsi="Arial" w:cs="Arial"/>
                <w:lang w:val="en-US"/>
              </w:rPr>
            </w:pPr>
          </w:p>
        </w:tc>
      </w:tr>
      <w:tr w:rsidR="00A80FD1" w:rsidRPr="00107C20" w14:paraId="6EB24FA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05226A" w:rsidRDefault="00A80FD1" w:rsidP="00A80FD1">
            <w:pPr>
              <w:spacing w:after="0"/>
              <w:rPr>
                <w:rFonts w:ascii="Arial" w:hAnsi="Arial" w:cs="Arial"/>
                <w:color w:val="FF0000"/>
                <w:lang w:val="en-US"/>
              </w:rPr>
            </w:pPr>
          </w:p>
        </w:tc>
      </w:tr>
      <w:tr w:rsidR="00A80FD1" w:rsidRPr="000472D1" w14:paraId="36343F0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F6128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3183D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9B647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69D3C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EECCD0" w14:textId="77777777" w:rsidR="00A80FD1" w:rsidRPr="0005226A" w:rsidRDefault="00A80FD1" w:rsidP="00A80FD1">
            <w:pPr>
              <w:spacing w:after="0"/>
              <w:rPr>
                <w:rFonts w:ascii="Arial" w:hAnsi="Arial" w:cs="Arial"/>
                <w:lang w:val="en-US"/>
              </w:rPr>
            </w:pPr>
          </w:p>
        </w:tc>
      </w:tr>
      <w:tr w:rsidR="00A80FD1" w:rsidRPr="00107C20" w14:paraId="7676E32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05226A" w:rsidRDefault="00A80FD1" w:rsidP="00A80FD1">
            <w:pPr>
              <w:spacing w:after="0"/>
              <w:rPr>
                <w:rFonts w:ascii="Arial" w:hAnsi="Arial" w:cs="Arial"/>
                <w:color w:val="FF0000"/>
                <w:lang w:val="en-US"/>
              </w:rPr>
            </w:pPr>
          </w:p>
        </w:tc>
      </w:tr>
      <w:tr w:rsidR="00A80FD1" w:rsidRPr="000472D1" w14:paraId="50788AB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05226A" w:rsidRDefault="00A80FD1" w:rsidP="00A80FD1">
            <w:pPr>
              <w:spacing w:after="0"/>
              <w:rPr>
                <w:rFonts w:ascii="Arial" w:hAnsi="Arial" w:cs="Arial"/>
                <w:lang w:val="en-US"/>
              </w:rPr>
            </w:pPr>
          </w:p>
        </w:tc>
      </w:tr>
      <w:tr w:rsidR="00A80FD1" w:rsidRPr="00107C20" w14:paraId="1AE9AC9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05226A" w:rsidRDefault="00A80FD1" w:rsidP="00A80FD1">
            <w:pPr>
              <w:spacing w:after="0"/>
              <w:rPr>
                <w:rFonts w:ascii="Arial" w:hAnsi="Arial" w:cs="Arial"/>
                <w:color w:val="FF0000"/>
                <w:lang w:val="en-US"/>
              </w:rPr>
            </w:pPr>
          </w:p>
        </w:tc>
      </w:tr>
      <w:tr w:rsidR="00A80FD1" w:rsidRPr="000472D1" w14:paraId="15996F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05226A" w:rsidRDefault="00A80FD1" w:rsidP="00A80FD1">
            <w:pPr>
              <w:spacing w:after="0"/>
              <w:rPr>
                <w:rFonts w:ascii="Arial" w:hAnsi="Arial" w:cs="Arial"/>
                <w:lang w:val="en-US"/>
              </w:rPr>
            </w:pPr>
          </w:p>
        </w:tc>
      </w:tr>
      <w:tr w:rsidR="00A80FD1" w:rsidRPr="00107C20" w14:paraId="1D740C7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05226A" w:rsidRDefault="00A80FD1" w:rsidP="00A80FD1">
            <w:pPr>
              <w:spacing w:after="0"/>
              <w:rPr>
                <w:rFonts w:ascii="Arial" w:hAnsi="Arial" w:cs="Arial"/>
                <w:color w:val="FF0000"/>
                <w:lang w:val="en-US"/>
              </w:rPr>
            </w:pPr>
          </w:p>
        </w:tc>
      </w:tr>
      <w:tr w:rsidR="00A80FD1" w:rsidRPr="000472D1" w14:paraId="58D7121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FE2E3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E3FC4A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12BC"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00BA1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F0180B" w14:textId="77777777" w:rsidR="00A80FD1" w:rsidRPr="0005226A" w:rsidRDefault="00A80FD1" w:rsidP="00A80FD1">
            <w:pPr>
              <w:spacing w:after="0"/>
              <w:rPr>
                <w:rFonts w:ascii="Arial" w:hAnsi="Arial" w:cs="Arial"/>
                <w:lang w:val="en-US"/>
              </w:rPr>
            </w:pPr>
          </w:p>
        </w:tc>
      </w:tr>
      <w:tr w:rsidR="00A80FD1" w:rsidRPr="00107C20" w14:paraId="4F79587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05226A" w:rsidRDefault="00A80FD1" w:rsidP="00A80FD1">
            <w:pPr>
              <w:spacing w:after="0"/>
              <w:rPr>
                <w:rFonts w:ascii="Arial" w:hAnsi="Arial" w:cs="Arial"/>
                <w:color w:val="FF0000"/>
                <w:lang w:val="en-US"/>
              </w:rPr>
            </w:pPr>
          </w:p>
        </w:tc>
      </w:tr>
      <w:tr w:rsidR="00A80FD1" w:rsidRPr="000472D1" w14:paraId="14B81FA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05226A" w:rsidRDefault="00A80FD1" w:rsidP="00A80FD1">
            <w:pPr>
              <w:spacing w:after="0"/>
              <w:rPr>
                <w:rFonts w:ascii="Arial" w:hAnsi="Arial" w:cs="Arial"/>
                <w:lang w:val="en-US"/>
              </w:rPr>
            </w:pPr>
          </w:p>
        </w:tc>
      </w:tr>
      <w:tr w:rsidR="00A80FD1" w:rsidRPr="00107C20" w14:paraId="622281E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05226A" w:rsidRDefault="00A80FD1" w:rsidP="00A80FD1">
            <w:pPr>
              <w:spacing w:after="0"/>
              <w:rPr>
                <w:rFonts w:ascii="Arial" w:hAnsi="Arial" w:cs="Arial"/>
                <w:color w:val="FF0000"/>
                <w:lang w:val="en-US"/>
              </w:rPr>
            </w:pPr>
          </w:p>
        </w:tc>
      </w:tr>
      <w:tr w:rsidR="00A80FD1" w:rsidRPr="000472D1" w14:paraId="091453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A80FD1" w:rsidRPr="0005226A" w:rsidRDefault="00A80FD1" w:rsidP="00A80FD1">
            <w:pPr>
              <w:spacing w:after="0"/>
              <w:rPr>
                <w:rFonts w:ascii="Arial" w:hAnsi="Arial" w:cs="Arial"/>
                <w:lang w:val="en-US"/>
              </w:rPr>
            </w:pPr>
          </w:p>
        </w:tc>
      </w:tr>
      <w:tr w:rsidR="00A80FD1" w:rsidRPr="00107C20" w14:paraId="7F75D29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05226A" w:rsidRDefault="00A80FD1" w:rsidP="00A80FD1">
            <w:pPr>
              <w:spacing w:after="0"/>
              <w:rPr>
                <w:rFonts w:ascii="Arial" w:hAnsi="Arial" w:cs="Arial"/>
                <w:color w:val="FF0000"/>
                <w:lang w:val="en-US"/>
              </w:rPr>
            </w:pPr>
          </w:p>
        </w:tc>
      </w:tr>
      <w:tr w:rsidR="00A80FD1" w:rsidRPr="000472D1" w14:paraId="629AA74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B220A2" w14:textId="77777777" w:rsidR="00A80FD1" w:rsidRPr="0005226A" w:rsidRDefault="00A80FD1" w:rsidP="00A80FD1">
            <w:pPr>
              <w:spacing w:after="0"/>
              <w:rPr>
                <w:rFonts w:ascii="Arial" w:hAnsi="Arial" w:cs="Arial"/>
                <w:lang w:val="en-US"/>
              </w:rPr>
            </w:pPr>
          </w:p>
        </w:tc>
      </w:tr>
      <w:tr w:rsidR="00A80FD1" w:rsidRPr="00107C20" w14:paraId="2D77FE47"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05226A" w:rsidRDefault="00A80FD1" w:rsidP="00A80FD1">
            <w:pPr>
              <w:spacing w:after="0"/>
              <w:rPr>
                <w:rFonts w:ascii="Arial" w:hAnsi="Arial" w:cs="Arial"/>
                <w:color w:val="FF0000"/>
                <w:lang w:val="en-US"/>
              </w:rPr>
            </w:pPr>
          </w:p>
        </w:tc>
      </w:tr>
      <w:tr w:rsidR="00A80FD1" w:rsidRPr="000472D1" w14:paraId="618185B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09B569" w14:textId="77777777" w:rsidR="00A80FD1" w:rsidRPr="0005226A" w:rsidRDefault="00A80FD1" w:rsidP="00A80FD1">
            <w:pPr>
              <w:spacing w:after="0"/>
              <w:rPr>
                <w:rFonts w:ascii="Arial" w:hAnsi="Arial" w:cs="Arial"/>
                <w:lang w:val="en-US"/>
              </w:rPr>
            </w:pPr>
          </w:p>
        </w:tc>
      </w:tr>
      <w:tr w:rsidR="00A80FD1" w:rsidRPr="00107C20" w14:paraId="4A37A362"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05226A" w:rsidRDefault="00A80FD1" w:rsidP="00A80FD1">
            <w:pPr>
              <w:spacing w:after="0"/>
              <w:rPr>
                <w:rFonts w:ascii="Arial" w:hAnsi="Arial" w:cs="Arial"/>
                <w:color w:val="FF0000"/>
                <w:lang w:val="en-US"/>
              </w:rPr>
            </w:pPr>
          </w:p>
        </w:tc>
      </w:tr>
      <w:tr w:rsidR="00A80FD1" w:rsidRPr="000472D1" w14:paraId="7D6C67E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F3745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C1D7E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84DDF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44EC6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32D2B4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E29ED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F523D4" w14:textId="77777777" w:rsidR="00A80FD1" w:rsidRPr="0005226A" w:rsidRDefault="00A80FD1" w:rsidP="00A80FD1">
            <w:pPr>
              <w:spacing w:after="0"/>
              <w:rPr>
                <w:rFonts w:ascii="Arial" w:hAnsi="Arial" w:cs="Arial"/>
                <w:lang w:val="en-US"/>
              </w:rPr>
            </w:pPr>
          </w:p>
        </w:tc>
      </w:tr>
      <w:tr w:rsidR="00A80FD1" w:rsidRPr="00107C20" w14:paraId="3B914E6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05226A" w:rsidRDefault="00A80FD1" w:rsidP="00A80FD1">
            <w:pPr>
              <w:spacing w:after="0"/>
              <w:rPr>
                <w:rFonts w:ascii="Arial" w:hAnsi="Arial" w:cs="Arial"/>
                <w:color w:val="FF0000"/>
                <w:lang w:val="en-US"/>
              </w:rPr>
            </w:pPr>
          </w:p>
        </w:tc>
      </w:tr>
      <w:tr w:rsidR="00A80FD1" w:rsidRPr="000472D1" w14:paraId="0CBE7B8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A80FD1" w:rsidRPr="0005226A" w:rsidRDefault="00A80FD1" w:rsidP="00A80FD1">
            <w:pPr>
              <w:spacing w:after="0"/>
              <w:rPr>
                <w:rFonts w:ascii="Arial" w:hAnsi="Arial" w:cs="Arial"/>
                <w:lang w:val="en-US"/>
              </w:rPr>
            </w:pPr>
          </w:p>
        </w:tc>
      </w:tr>
      <w:tr w:rsidR="00A80FD1" w:rsidRPr="00107C20" w14:paraId="4BFB48D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05226A" w:rsidRDefault="00A80FD1" w:rsidP="00A80FD1">
            <w:pPr>
              <w:spacing w:after="0"/>
              <w:rPr>
                <w:rFonts w:ascii="Arial" w:hAnsi="Arial" w:cs="Arial"/>
                <w:color w:val="FF0000"/>
                <w:lang w:val="en-US"/>
              </w:rPr>
            </w:pPr>
          </w:p>
        </w:tc>
      </w:tr>
      <w:tr w:rsidR="00A80FD1" w:rsidRPr="000472D1" w14:paraId="6FF37DD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DB4504" w14:textId="77777777" w:rsidR="00A80FD1" w:rsidRPr="0005226A" w:rsidRDefault="00A80FD1" w:rsidP="00A80FD1">
            <w:pPr>
              <w:spacing w:after="0"/>
              <w:rPr>
                <w:rFonts w:ascii="Arial" w:hAnsi="Arial" w:cs="Arial"/>
                <w:lang w:val="en-US"/>
              </w:rPr>
            </w:pPr>
          </w:p>
        </w:tc>
      </w:tr>
      <w:tr w:rsidR="00A80FD1" w:rsidRPr="00107C20" w14:paraId="5089391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05226A" w:rsidRDefault="00A80FD1" w:rsidP="00A80FD1">
            <w:pPr>
              <w:spacing w:after="0"/>
              <w:rPr>
                <w:rFonts w:ascii="Arial" w:hAnsi="Arial" w:cs="Arial"/>
                <w:color w:val="FF0000"/>
                <w:lang w:val="en-US"/>
              </w:rPr>
            </w:pPr>
          </w:p>
        </w:tc>
      </w:tr>
      <w:tr w:rsidR="00A80FD1" w:rsidRPr="000472D1" w14:paraId="301E5B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05226A" w:rsidRDefault="00A80FD1" w:rsidP="00A80FD1">
            <w:pPr>
              <w:spacing w:after="0"/>
              <w:rPr>
                <w:rFonts w:ascii="Arial" w:hAnsi="Arial" w:cs="Arial"/>
                <w:lang w:val="en-US"/>
              </w:rPr>
            </w:pPr>
          </w:p>
        </w:tc>
      </w:tr>
      <w:tr w:rsidR="00A80FD1" w:rsidRPr="00107C20" w14:paraId="3F5FDCF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05226A" w:rsidRDefault="00A80FD1" w:rsidP="00A80FD1">
            <w:pPr>
              <w:spacing w:after="0"/>
              <w:rPr>
                <w:rFonts w:ascii="Arial" w:hAnsi="Arial" w:cs="Arial"/>
                <w:color w:val="FF0000"/>
                <w:lang w:val="en-US"/>
              </w:rPr>
            </w:pPr>
          </w:p>
        </w:tc>
      </w:tr>
      <w:tr w:rsidR="00A80FD1" w:rsidRPr="000472D1" w14:paraId="560DCA9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05226A" w:rsidRDefault="00A80FD1" w:rsidP="00A80FD1">
            <w:pPr>
              <w:spacing w:after="0"/>
              <w:rPr>
                <w:rFonts w:ascii="Arial" w:hAnsi="Arial" w:cs="Arial"/>
                <w:lang w:val="en-US"/>
              </w:rPr>
            </w:pPr>
          </w:p>
        </w:tc>
      </w:tr>
      <w:tr w:rsidR="00A80FD1" w:rsidRPr="00107C20" w14:paraId="4E667C41"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05226A" w:rsidRDefault="00A80FD1" w:rsidP="00A80FD1">
            <w:pPr>
              <w:spacing w:after="0"/>
              <w:rPr>
                <w:rFonts w:ascii="Arial" w:hAnsi="Arial" w:cs="Arial"/>
                <w:color w:val="FF0000"/>
                <w:lang w:val="en-US"/>
              </w:rPr>
            </w:pPr>
          </w:p>
        </w:tc>
      </w:tr>
      <w:tr w:rsidR="00A80FD1" w:rsidRPr="000472D1" w14:paraId="6A6DA5B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FD9F2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08B4B"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C7F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24235E" w14:textId="77777777" w:rsidR="00A80FD1" w:rsidRPr="0005226A" w:rsidRDefault="00A80FD1" w:rsidP="00A80FD1">
            <w:pPr>
              <w:spacing w:after="0"/>
              <w:rPr>
                <w:rFonts w:ascii="Arial" w:hAnsi="Arial" w:cs="Arial"/>
                <w:lang w:val="en-US"/>
              </w:rPr>
            </w:pPr>
          </w:p>
        </w:tc>
      </w:tr>
      <w:tr w:rsidR="00A80FD1" w:rsidRPr="00107C20" w14:paraId="2BAA0D80"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A80FD1" w:rsidRPr="00107C20" w:rsidRDefault="00A80FD1" w:rsidP="00A80FD1">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A80FD1" w:rsidRPr="0005226A" w:rsidRDefault="00A80FD1" w:rsidP="00A80FD1">
            <w:pPr>
              <w:spacing w:after="0"/>
              <w:rPr>
                <w:rFonts w:ascii="Arial" w:hAnsi="Arial" w:cs="Arial"/>
                <w:color w:val="FF0000"/>
                <w:lang w:val="en-US"/>
              </w:rPr>
            </w:pPr>
          </w:p>
        </w:tc>
      </w:tr>
      <w:tr w:rsidR="00A80FD1" w:rsidRPr="000472D1" w14:paraId="4DF7311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FE184E" w14:textId="77777777" w:rsidR="00A80FD1" w:rsidRPr="0005226A" w:rsidRDefault="00A80FD1" w:rsidP="00A80FD1">
            <w:pPr>
              <w:spacing w:after="0"/>
              <w:rPr>
                <w:rFonts w:ascii="Arial" w:hAnsi="Arial" w:cs="Arial"/>
                <w:lang w:val="en-US"/>
              </w:rPr>
            </w:pPr>
          </w:p>
        </w:tc>
      </w:tr>
      <w:tr w:rsidR="00A80FD1" w:rsidRPr="00107C20" w14:paraId="50DB9A55"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A80FD1" w:rsidRPr="00107C20" w:rsidRDefault="00A80FD1" w:rsidP="00A80FD1">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A80FD1" w:rsidRPr="0005226A" w:rsidRDefault="00A80FD1" w:rsidP="00A80FD1">
            <w:pPr>
              <w:spacing w:after="0"/>
              <w:rPr>
                <w:rFonts w:ascii="Arial" w:hAnsi="Arial" w:cs="Arial"/>
                <w:color w:val="FF0000"/>
                <w:lang w:val="en-US"/>
              </w:rPr>
            </w:pPr>
          </w:p>
        </w:tc>
      </w:tr>
      <w:tr w:rsidR="00A80FD1" w:rsidRPr="000472D1" w14:paraId="7EED0C6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69F51C" w14:textId="77777777" w:rsidR="00A80FD1" w:rsidRPr="0005226A" w:rsidRDefault="00A80FD1" w:rsidP="00A80FD1">
            <w:pPr>
              <w:spacing w:after="0"/>
              <w:rPr>
                <w:rFonts w:ascii="Arial" w:hAnsi="Arial" w:cs="Arial"/>
                <w:lang w:val="en-US"/>
              </w:rPr>
            </w:pPr>
          </w:p>
        </w:tc>
      </w:tr>
      <w:tr w:rsidR="00A80FD1" w:rsidRPr="00107C20" w14:paraId="6F746736"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A80FD1" w:rsidRPr="00107C20" w:rsidRDefault="00A80FD1" w:rsidP="00A80FD1">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A80FD1" w:rsidRPr="0005226A" w:rsidRDefault="00A80FD1" w:rsidP="00A80FD1">
            <w:pPr>
              <w:spacing w:after="0"/>
              <w:rPr>
                <w:rFonts w:ascii="Arial" w:hAnsi="Arial" w:cs="Arial"/>
                <w:color w:val="FF0000"/>
                <w:lang w:val="en-US"/>
              </w:rPr>
            </w:pPr>
          </w:p>
        </w:tc>
      </w:tr>
      <w:tr w:rsidR="00A80FD1" w:rsidRPr="000472D1" w14:paraId="45562AA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49EE5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148B70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A1547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22E6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2BD34D" w14:textId="77777777" w:rsidR="00A80FD1" w:rsidRPr="0005226A" w:rsidRDefault="00A80FD1" w:rsidP="00A80FD1">
            <w:pPr>
              <w:spacing w:after="0"/>
              <w:rPr>
                <w:rFonts w:ascii="Arial" w:hAnsi="Arial" w:cs="Arial"/>
                <w:lang w:val="en-US"/>
              </w:rPr>
            </w:pPr>
          </w:p>
        </w:tc>
      </w:tr>
      <w:tr w:rsidR="00A80FD1" w:rsidRPr="00107C20" w14:paraId="516C87F8"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A80FD1" w:rsidRPr="00107C20" w:rsidRDefault="00A80FD1" w:rsidP="00A80FD1">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A80FD1" w:rsidRPr="0005226A" w:rsidRDefault="00A80FD1" w:rsidP="00A80FD1">
            <w:pPr>
              <w:spacing w:after="0"/>
              <w:rPr>
                <w:rFonts w:ascii="Arial" w:hAnsi="Arial" w:cs="Arial"/>
                <w:color w:val="FF0000"/>
                <w:lang w:val="en-US"/>
              </w:rPr>
            </w:pPr>
          </w:p>
        </w:tc>
      </w:tr>
      <w:tr w:rsidR="00A80FD1" w:rsidRPr="000472D1" w14:paraId="1ADB7C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E0C428"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D20B0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FDAC8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2CFF47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EE10DCD" w14:textId="77777777" w:rsidR="00A80FD1" w:rsidRPr="0005226A" w:rsidRDefault="00A80FD1" w:rsidP="00A80FD1">
            <w:pPr>
              <w:spacing w:after="0"/>
              <w:rPr>
                <w:rFonts w:ascii="Arial" w:hAnsi="Arial" w:cs="Arial"/>
                <w:lang w:val="en-US"/>
              </w:rPr>
            </w:pPr>
          </w:p>
        </w:tc>
      </w:tr>
      <w:tr w:rsidR="00A80FD1" w:rsidRPr="00107C20" w14:paraId="6B0BB29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A80FD1" w:rsidRPr="00107C20" w:rsidRDefault="00A80FD1" w:rsidP="00A80FD1">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A80FD1" w:rsidRPr="0005226A" w:rsidRDefault="00A80FD1" w:rsidP="00A80FD1">
            <w:pPr>
              <w:spacing w:after="0"/>
              <w:rPr>
                <w:rFonts w:ascii="Arial" w:hAnsi="Arial" w:cs="Arial"/>
                <w:color w:val="FF0000"/>
                <w:lang w:val="en-US"/>
              </w:rPr>
            </w:pPr>
          </w:p>
        </w:tc>
      </w:tr>
      <w:tr w:rsidR="00A80FD1" w:rsidRPr="000472D1" w14:paraId="2CF1E31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558C08"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E9E81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8DA3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5894E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550D73" w14:textId="77777777" w:rsidR="00A80FD1" w:rsidRPr="0005226A" w:rsidRDefault="00A80FD1" w:rsidP="00A80FD1">
            <w:pPr>
              <w:spacing w:after="0"/>
              <w:rPr>
                <w:rFonts w:ascii="Arial" w:hAnsi="Arial" w:cs="Arial"/>
                <w:lang w:val="en-US"/>
              </w:rPr>
            </w:pPr>
          </w:p>
        </w:tc>
      </w:tr>
      <w:tr w:rsidR="00A80FD1" w:rsidRPr="00107C20" w14:paraId="229E996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A80FD1" w:rsidRPr="00107C20" w:rsidRDefault="00A80FD1" w:rsidP="00A80FD1">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A80FD1" w:rsidRPr="0005226A" w:rsidRDefault="00A80FD1" w:rsidP="00A80FD1">
            <w:pPr>
              <w:spacing w:after="0"/>
              <w:rPr>
                <w:rFonts w:ascii="Arial" w:hAnsi="Arial" w:cs="Arial"/>
                <w:color w:val="FF0000"/>
                <w:lang w:val="en-US"/>
              </w:rPr>
            </w:pPr>
          </w:p>
        </w:tc>
      </w:tr>
      <w:tr w:rsidR="00A80FD1" w:rsidRPr="000472D1" w14:paraId="3CA9492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4DF47E" w14:textId="77777777" w:rsidR="00A80FD1" w:rsidRPr="0005226A" w:rsidRDefault="00A80FD1" w:rsidP="00A80FD1">
            <w:pPr>
              <w:spacing w:after="0"/>
              <w:rPr>
                <w:rFonts w:ascii="Arial" w:hAnsi="Arial" w:cs="Arial"/>
                <w:lang w:val="en-US"/>
              </w:rPr>
            </w:pPr>
          </w:p>
        </w:tc>
      </w:tr>
      <w:tr w:rsidR="00A80FD1" w:rsidRPr="00107C20" w14:paraId="4D6DAE5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A80FD1" w:rsidRPr="00107C20" w:rsidRDefault="00A80FD1" w:rsidP="00A80FD1">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A80FD1" w:rsidRPr="0005226A" w:rsidRDefault="00A80FD1" w:rsidP="00A80FD1">
            <w:pPr>
              <w:spacing w:after="0"/>
              <w:rPr>
                <w:rFonts w:ascii="Arial" w:hAnsi="Arial" w:cs="Arial"/>
                <w:color w:val="FF0000"/>
                <w:lang w:val="en-US"/>
              </w:rPr>
            </w:pPr>
          </w:p>
        </w:tc>
      </w:tr>
      <w:tr w:rsidR="00A80FD1" w:rsidRPr="000472D1" w14:paraId="2C25DA5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A80FD1" w:rsidRPr="0005226A" w:rsidRDefault="00A80FD1" w:rsidP="00A80FD1">
            <w:pPr>
              <w:spacing w:after="0"/>
              <w:rPr>
                <w:rFonts w:ascii="Arial" w:hAnsi="Arial" w:cs="Arial"/>
                <w:lang w:val="en-US"/>
              </w:rPr>
            </w:pPr>
          </w:p>
        </w:tc>
      </w:tr>
      <w:tr w:rsidR="00A80FD1" w:rsidRPr="00107C20" w14:paraId="2EDDEC7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A80FD1" w:rsidRPr="00107C20" w:rsidRDefault="00A80FD1" w:rsidP="00A80FD1">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A80FD1" w:rsidRPr="0005226A" w:rsidRDefault="00A80FD1" w:rsidP="00A80FD1">
            <w:pPr>
              <w:spacing w:after="0"/>
              <w:rPr>
                <w:rFonts w:ascii="Arial" w:hAnsi="Arial" w:cs="Arial"/>
                <w:color w:val="FF0000"/>
                <w:lang w:val="en-US"/>
              </w:rPr>
            </w:pPr>
          </w:p>
        </w:tc>
      </w:tr>
      <w:tr w:rsidR="00A80FD1" w:rsidRPr="000472D1" w14:paraId="685115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BF55F3" w14:textId="77777777" w:rsidR="00A80FD1" w:rsidRPr="0005226A" w:rsidRDefault="00A80FD1" w:rsidP="00A80FD1">
            <w:pPr>
              <w:spacing w:after="0"/>
              <w:rPr>
                <w:rFonts w:ascii="Arial" w:hAnsi="Arial" w:cs="Arial"/>
                <w:lang w:val="en-US"/>
              </w:rPr>
            </w:pPr>
          </w:p>
        </w:tc>
      </w:tr>
      <w:tr w:rsidR="00A80FD1" w:rsidRPr="00107C20" w14:paraId="18087321"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A80FD1" w:rsidRPr="00107C20" w:rsidRDefault="00A80FD1" w:rsidP="00A80FD1">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A80FD1" w:rsidRPr="0005226A" w:rsidRDefault="00A80FD1" w:rsidP="00A80FD1">
            <w:pPr>
              <w:spacing w:after="0"/>
              <w:rPr>
                <w:rFonts w:ascii="Arial" w:hAnsi="Arial" w:cs="Arial"/>
                <w:color w:val="FF0000"/>
                <w:lang w:val="en-US"/>
              </w:rPr>
            </w:pPr>
          </w:p>
        </w:tc>
      </w:tr>
      <w:tr w:rsidR="00A80FD1" w:rsidRPr="000472D1" w14:paraId="0BF5F0F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A07D5C" w14:textId="77777777" w:rsidR="00A80FD1" w:rsidRPr="0005226A" w:rsidRDefault="00A80FD1" w:rsidP="00A80FD1">
            <w:pPr>
              <w:spacing w:after="0"/>
              <w:rPr>
                <w:rFonts w:ascii="Arial" w:hAnsi="Arial" w:cs="Arial"/>
                <w:lang w:val="en-US"/>
              </w:rPr>
            </w:pPr>
          </w:p>
        </w:tc>
      </w:tr>
      <w:tr w:rsidR="00A80FD1" w:rsidRPr="00107C20" w14:paraId="079B685A"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A80FD1" w:rsidRPr="00107C20" w:rsidRDefault="00A80FD1" w:rsidP="00A80FD1">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A80FD1" w:rsidRPr="0005226A" w:rsidRDefault="00A80FD1" w:rsidP="00A80FD1">
            <w:pPr>
              <w:spacing w:after="0"/>
              <w:rPr>
                <w:rFonts w:ascii="Arial" w:hAnsi="Arial" w:cs="Arial"/>
                <w:color w:val="FF0000"/>
                <w:lang w:val="en-US"/>
              </w:rPr>
            </w:pPr>
          </w:p>
        </w:tc>
      </w:tr>
      <w:tr w:rsidR="00A80FD1" w:rsidRPr="000472D1" w14:paraId="6733B44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B502A8" w14:textId="77777777" w:rsidR="00A80FD1" w:rsidRPr="0005226A" w:rsidRDefault="00A80FD1" w:rsidP="00A80FD1">
            <w:pPr>
              <w:spacing w:after="0"/>
              <w:rPr>
                <w:rFonts w:ascii="Arial" w:hAnsi="Arial" w:cs="Arial"/>
                <w:lang w:val="en-US"/>
              </w:rPr>
            </w:pPr>
          </w:p>
        </w:tc>
      </w:tr>
      <w:tr w:rsidR="00A80FD1" w:rsidRPr="00107C20" w14:paraId="03313992"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A80FD1" w:rsidRPr="00107C20" w:rsidRDefault="00A80FD1" w:rsidP="00A80FD1">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A80FD1" w:rsidRPr="0005226A" w:rsidRDefault="00A80FD1" w:rsidP="00A80FD1">
            <w:pPr>
              <w:spacing w:after="0"/>
              <w:rPr>
                <w:rFonts w:ascii="Arial" w:hAnsi="Arial" w:cs="Arial"/>
                <w:color w:val="FF0000"/>
                <w:lang w:val="en-US"/>
              </w:rPr>
            </w:pPr>
          </w:p>
        </w:tc>
      </w:tr>
      <w:tr w:rsidR="00A80FD1" w:rsidRPr="000472D1" w14:paraId="17CF32E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4506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6E10A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82CE1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7F00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307A44" w14:textId="77777777" w:rsidR="00A80FD1" w:rsidRPr="0005226A" w:rsidRDefault="00A80FD1" w:rsidP="00A80FD1">
            <w:pPr>
              <w:spacing w:after="0"/>
              <w:rPr>
                <w:rFonts w:ascii="Arial" w:hAnsi="Arial" w:cs="Arial"/>
                <w:lang w:val="en-US"/>
              </w:rPr>
            </w:pPr>
          </w:p>
        </w:tc>
      </w:tr>
      <w:tr w:rsidR="00A80FD1" w:rsidRPr="00107C20" w14:paraId="7313C8B1"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A80FD1" w:rsidRPr="00107C20" w:rsidRDefault="00A80FD1" w:rsidP="00A80FD1">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A80FD1" w:rsidRPr="0005226A" w:rsidRDefault="00A80FD1" w:rsidP="00A80FD1">
            <w:pPr>
              <w:spacing w:after="0"/>
              <w:rPr>
                <w:rFonts w:ascii="Arial" w:hAnsi="Arial" w:cs="Arial"/>
                <w:color w:val="FF0000"/>
                <w:lang w:val="en-US"/>
              </w:rPr>
            </w:pPr>
          </w:p>
        </w:tc>
      </w:tr>
      <w:tr w:rsidR="00A80FD1" w:rsidRPr="000472D1" w14:paraId="4C89278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F412FC" w14:textId="77777777" w:rsidR="00A80FD1" w:rsidRPr="0005226A" w:rsidRDefault="00A80FD1" w:rsidP="00A80FD1">
            <w:pPr>
              <w:spacing w:after="0"/>
              <w:rPr>
                <w:rFonts w:ascii="Arial" w:hAnsi="Arial" w:cs="Arial"/>
                <w:lang w:val="en-US"/>
              </w:rPr>
            </w:pPr>
          </w:p>
        </w:tc>
      </w:tr>
      <w:tr w:rsidR="00A80FD1" w:rsidRPr="00107C20" w14:paraId="2522E67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A80FD1" w:rsidRPr="00107C20" w:rsidRDefault="00A80FD1" w:rsidP="00A80FD1">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A80FD1" w:rsidRPr="0005226A" w:rsidRDefault="00A80FD1" w:rsidP="00A80FD1">
            <w:pPr>
              <w:spacing w:after="0"/>
              <w:rPr>
                <w:rFonts w:ascii="Arial" w:hAnsi="Arial" w:cs="Arial"/>
                <w:color w:val="FF0000"/>
                <w:lang w:val="en-US"/>
              </w:rPr>
            </w:pPr>
          </w:p>
        </w:tc>
      </w:tr>
      <w:tr w:rsidR="00A80FD1" w:rsidRPr="000472D1" w14:paraId="352A3A6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A80FD1" w:rsidRPr="0005226A" w:rsidRDefault="00A80FD1" w:rsidP="00A80FD1">
            <w:pPr>
              <w:spacing w:after="0"/>
              <w:rPr>
                <w:rFonts w:ascii="Arial" w:hAnsi="Arial" w:cs="Arial"/>
                <w:lang w:val="en-US"/>
              </w:rPr>
            </w:pPr>
          </w:p>
        </w:tc>
      </w:tr>
      <w:tr w:rsidR="00A80FD1" w:rsidRPr="00107C20" w14:paraId="3914DFC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A80FD1" w:rsidRPr="00107C20" w:rsidRDefault="00A80FD1" w:rsidP="00A80FD1">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A80FD1" w:rsidRPr="0005226A" w:rsidRDefault="00A80FD1" w:rsidP="00A80FD1">
            <w:pPr>
              <w:spacing w:after="0"/>
              <w:rPr>
                <w:rFonts w:ascii="Arial" w:hAnsi="Arial" w:cs="Arial"/>
                <w:color w:val="FF0000"/>
                <w:lang w:val="en-US"/>
              </w:rPr>
            </w:pPr>
          </w:p>
        </w:tc>
      </w:tr>
      <w:tr w:rsidR="00A80FD1" w:rsidRPr="000472D1" w14:paraId="44A8D74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55F51A" w14:textId="77777777" w:rsidR="00A80FD1" w:rsidRPr="0005226A" w:rsidRDefault="00A80FD1" w:rsidP="00A80FD1">
            <w:pPr>
              <w:spacing w:after="0"/>
              <w:rPr>
                <w:rFonts w:ascii="Arial" w:hAnsi="Arial" w:cs="Arial"/>
                <w:lang w:val="en-US"/>
              </w:rPr>
            </w:pPr>
          </w:p>
        </w:tc>
      </w:tr>
      <w:tr w:rsidR="00A80FD1" w:rsidRPr="00107C20" w14:paraId="0163583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A80FD1" w:rsidRPr="00107C20" w:rsidRDefault="00A80FD1" w:rsidP="00A80FD1">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A80FD1" w:rsidRPr="0005226A" w:rsidRDefault="00A80FD1" w:rsidP="00A80FD1">
            <w:pPr>
              <w:spacing w:after="0"/>
              <w:rPr>
                <w:rFonts w:ascii="Arial" w:hAnsi="Arial" w:cs="Arial"/>
                <w:color w:val="FF0000"/>
                <w:lang w:val="en-US"/>
              </w:rPr>
            </w:pPr>
          </w:p>
        </w:tc>
      </w:tr>
      <w:tr w:rsidR="00A80FD1" w:rsidRPr="000472D1" w14:paraId="1161098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C2A56" w14:textId="77777777" w:rsidR="00A80FD1" w:rsidRPr="0005226A" w:rsidRDefault="00A80FD1" w:rsidP="00A80FD1">
            <w:pPr>
              <w:spacing w:after="0"/>
              <w:rPr>
                <w:rFonts w:ascii="Arial" w:hAnsi="Arial" w:cs="Arial"/>
                <w:lang w:val="en-US"/>
              </w:rPr>
            </w:pPr>
          </w:p>
        </w:tc>
      </w:tr>
      <w:tr w:rsidR="00A80FD1" w:rsidRPr="00107C20" w14:paraId="7EDE6727"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A80FD1" w:rsidRPr="00107C20" w:rsidRDefault="00A80FD1" w:rsidP="00A80FD1">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A80FD1" w:rsidRPr="0005226A" w:rsidRDefault="00A80FD1" w:rsidP="00A80FD1">
            <w:pPr>
              <w:spacing w:after="0"/>
              <w:rPr>
                <w:rFonts w:ascii="Arial" w:hAnsi="Arial" w:cs="Arial"/>
                <w:color w:val="FF0000"/>
                <w:lang w:val="en-US"/>
              </w:rPr>
            </w:pPr>
          </w:p>
        </w:tc>
      </w:tr>
      <w:tr w:rsidR="00A80FD1" w:rsidRPr="000472D1" w14:paraId="3607C09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9F161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3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E0AA4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F1744E" w14:textId="77777777" w:rsidR="00A80FD1" w:rsidRPr="0005226A" w:rsidRDefault="00A80FD1" w:rsidP="00A80FD1">
            <w:pPr>
              <w:spacing w:after="0"/>
              <w:rPr>
                <w:rFonts w:ascii="Arial" w:hAnsi="Arial" w:cs="Arial"/>
                <w:lang w:val="en-US"/>
              </w:rPr>
            </w:pPr>
          </w:p>
        </w:tc>
      </w:tr>
      <w:tr w:rsidR="00A80FD1" w:rsidRPr="00107C20" w14:paraId="10CDE830"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A80FD1" w:rsidRPr="00107C20" w:rsidRDefault="00A80FD1" w:rsidP="00A80FD1">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A80FD1" w:rsidRPr="0005226A" w:rsidRDefault="00A80FD1" w:rsidP="00A80FD1">
            <w:pPr>
              <w:spacing w:after="0"/>
              <w:rPr>
                <w:rFonts w:ascii="Arial" w:hAnsi="Arial" w:cs="Arial"/>
                <w:color w:val="FF0000"/>
                <w:lang w:val="en-US"/>
              </w:rPr>
            </w:pPr>
          </w:p>
        </w:tc>
      </w:tr>
      <w:tr w:rsidR="00A80FD1" w:rsidRPr="000472D1" w14:paraId="6DE0343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FAF6F1" w14:textId="77777777" w:rsidR="00A80FD1" w:rsidRPr="0005226A" w:rsidRDefault="00A80FD1" w:rsidP="00A80FD1">
            <w:pPr>
              <w:spacing w:after="0"/>
              <w:rPr>
                <w:rFonts w:ascii="Arial" w:hAnsi="Arial" w:cs="Arial"/>
                <w:lang w:val="en-US"/>
              </w:rPr>
            </w:pPr>
          </w:p>
        </w:tc>
      </w:tr>
      <w:tr w:rsidR="00A80FD1" w:rsidRPr="00107C20" w14:paraId="7AD0D16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A80FD1" w:rsidRPr="00107C20" w:rsidRDefault="00A80FD1" w:rsidP="00A80FD1">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A80FD1" w:rsidRPr="0005226A" w:rsidRDefault="00A80FD1" w:rsidP="00A80FD1">
            <w:pPr>
              <w:spacing w:after="0"/>
              <w:rPr>
                <w:rFonts w:ascii="Arial" w:hAnsi="Arial" w:cs="Arial"/>
                <w:color w:val="FF0000"/>
                <w:lang w:val="en-US"/>
              </w:rPr>
            </w:pPr>
          </w:p>
        </w:tc>
      </w:tr>
      <w:tr w:rsidR="00A80FD1" w:rsidRPr="000472D1" w14:paraId="7B7FD88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3DB6D" w14:textId="77777777" w:rsidR="00A80FD1" w:rsidRPr="0005226A" w:rsidRDefault="00A80FD1" w:rsidP="00A80FD1">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0B5A856"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6407BD83"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7FE355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520469" w14:textId="77777777" w:rsidR="00A80FD1" w:rsidRPr="0005226A" w:rsidRDefault="00A80FD1" w:rsidP="00A80FD1">
            <w:pPr>
              <w:spacing w:after="0"/>
              <w:rPr>
                <w:rFonts w:ascii="Arial" w:hAnsi="Arial" w:cs="Arial"/>
                <w:lang w:val="en-US"/>
              </w:rPr>
            </w:pPr>
          </w:p>
        </w:tc>
      </w:tr>
      <w:tr w:rsidR="00A80FD1" w:rsidRPr="00107C20" w14:paraId="4E0FE1AA"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A80FD1" w:rsidRPr="00107C20" w:rsidRDefault="00A80FD1" w:rsidP="00A80FD1">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A80FD1" w:rsidRPr="0005226A" w:rsidRDefault="00A80FD1" w:rsidP="00A80FD1">
            <w:pPr>
              <w:spacing w:after="0"/>
              <w:rPr>
                <w:rFonts w:ascii="Arial" w:hAnsi="Arial" w:cs="Arial"/>
                <w:color w:val="FF0000"/>
                <w:lang w:val="en-US"/>
              </w:rPr>
            </w:pPr>
          </w:p>
        </w:tc>
      </w:tr>
      <w:tr w:rsidR="00A80FD1" w:rsidRPr="000472D1" w14:paraId="17FD67F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1EEFD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E3787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90A4D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11073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E1EB8" w14:textId="77777777" w:rsidR="00A80FD1" w:rsidRPr="0005226A" w:rsidRDefault="00A80FD1" w:rsidP="00A80FD1">
            <w:pPr>
              <w:spacing w:after="0"/>
              <w:rPr>
                <w:rFonts w:ascii="Arial" w:hAnsi="Arial" w:cs="Arial"/>
                <w:lang w:val="en-US"/>
              </w:rPr>
            </w:pPr>
          </w:p>
        </w:tc>
      </w:tr>
      <w:tr w:rsidR="00A80FD1" w:rsidRPr="00107C20" w14:paraId="4F52D54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A80FD1" w:rsidRPr="00107C20" w:rsidRDefault="00A80FD1" w:rsidP="00A80FD1">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A80FD1" w:rsidRPr="0005226A" w:rsidRDefault="00A80FD1" w:rsidP="00A80FD1">
            <w:pPr>
              <w:spacing w:after="0"/>
              <w:rPr>
                <w:rFonts w:ascii="Arial" w:hAnsi="Arial" w:cs="Arial"/>
                <w:color w:val="FF0000"/>
                <w:lang w:val="en-US"/>
              </w:rPr>
            </w:pPr>
          </w:p>
        </w:tc>
      </w:tr>
      <w:tr w:rsidR="00A80FD1" w:rsidRPr="000472D1" w14:paraId="1152876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1EA951" w14:textId="77777777" w:rsidR="00A80FD1" w:rsidRPr="0005226A" w:rsidRDefault="00A80FD1" w:rsidP="00A80FD1">
            <w:pPr>
              <w:spacing w:after="0"/>
              <w:rPr>
                <w:rFonts w:ascii="Arial" w:hAnsi="Arial" w:cs="Arial"/>
                <w:lang w:val="en-US"/>
              </w:rPr>
            </w:pPr>
          </w:p>
        </w:tc>
      </w:tr>
      <w:tr w:rsidR="00A80FD1" w:rsidRPr="00107C20" w14:paraId="7C98225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A80FD1" w:rsidRPr="00107C20" w:rsidRDefault="00A80FD1" w:rsidP="00A80FD1">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A80FD1" w:rsidRPr="0005226A" w:rsidRDefault="00A80FD1" w:rsidP="00A80FD1">
            <w:pPr>
              <w:spacing w:after="0"/>
              <w:rPr>
                <w:rFonts w:ascii="Arial" w:hAnsi="Arial" w:cs="Arial"/>
                <w:color w:val="FF0000"/>
                <w:lang w:val="en-US"/>
              </w:rPr>
            </w:pPr>
          </w:p>
        </w:tc>
      </w:tr>
      <w:tr w:rsidR="00A80FD1" w:rsidRPr="000472D1" w14:paraId="1788F3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F50254" w14:textId="77777777" w:rsidR="00A80FD1" w:rsidRPr="0005226A" w:rsidRDefault="00A80FD1" w:rsidP="00A80FD1">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D674E05"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3F28F92C"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21EBE14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2E47E4" w14:textId="77777777" w:rsidR="00A80FD1" w:rsidRPr="0005226A" w:rsidRDefault="00A80FD1" w:rsidP="00A80FD1">
            <w:pPr>
              <w:spacing w:after="0"/>
              <w:rPr>
                <w:rFonts w:ascii="Arial" w:hAnsi="Arial" w:cs="Arial"/>
                <w:lang w:val="en-US"/>
              </w:rPr>
            </w:pPr>
          </w:p>
        </w:tc>
      </w:tr>
      <w:tr w:rsidR="00A80FD1" w:rsidRPr="00107C20" w14:paraId="3CF9BCF7"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A80FD1" w:rsidRPr="00107C20" w:rsidRDefault="00A80FD1" w:rsidP="00A80FD1">
            <w:pPr>
              <w:spacing w:after="0"/>
              <w:rPr>
                <w:rFonts w:ascii="Arial" w:hAnsi="Arial" w:cs="Arial"/>
                <w:b/>
                <w:bCs/>
                <w:lang w:val="en-US"/>
              </w:rPr>
            </w:pPr>
            <w:r w:rsidRPr="00CD5052">
              <w:rPr>
                <w:rFonts w:ascii="Arial" w:hAnsi="Arial" w:cs="Arial"/>
                <w:b/>
              </w:rPr>
              <w:t xml:space="preserve">CT Aspects of Application Layer Support for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A80FD1" w:rsidRPr="0005226A" w:rsidRDefault="00A80FD1" w:rsidP="00A80FD1">
            <w:pPr>
              <w:spacing w:after="0"/>
              <w:rPr>
                <w:rFonts w:ascii="Arial" w:hAnsi="Arial" w:cs="Arial"/>
                <w:color w:val="FF0000"/>
                <w:lang w:val="en-US"/>
              </w:rPr>
            </w:pPr>
          </w:p>
        </w:tc>
      </w:tr>
      <w:tr w:rsidR="00A80FD1" w:rsidRPr="000472D1" w14:paraId="38EA960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4C568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F9FFF6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1649D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1BB02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406835" w14:textId="77777777" w:rsidR="00A80FD1" w:rsidRPr="0005226A" w:rsidRDefault="00A80FD1" w:rsidP="00A80FD1">
            <w:pPr>
              <w:spacing w:after="0"/>
              <w:rPr>
                <w:rFonts w:ascii="Arial" w:hAnsi="Arial" w:cs="Arial"/>
                <w:lang w:val="en-US"/>
              </w:rPr>
            </w:pPr>
          </w:p>
        </w:tc>
      </w:tr>
      <w:tr w:rsidR="00A80FD1" w:rsidRPr="00107C20" w14:paraId="76DA5A4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A80FD1" w:rsidRPr="00107C20" w:rsidRDefault="00A80FD1" w:rsidP="00A80FD1">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A80FD1" w:rsidRPr="0005226A" w:rsidRDefault="00A80FD1" w:rsidP="00A80FD1">
            <w:pPr>
              <w:spacing w:after="0"/>
              <w:rPr>
                <w:rFonts w:ascii="Arial" w:hAnsi="Arial" w:cs="Arial"/>
                <w:color w:val="FF0000"/>
                <w:lang w:val="en-US"/>
              </w:rPr>
            </w:pPr>
          </w:p>
        </w:tc>
      </w:tr>
      <w:tr w:rsidR="00A80FD1" w:rsidRPr="00107C20" w14:paraId="6B8C0E5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D9663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331FF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5E850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23054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8E98E3" w14:textId="77777777" w:rsidR="00A80FD1" w:rsidRPr="0005226A" w:rsidRDefault="00A80FD1" w:rsidP="00A80FD1">
            <w:pPr>
              <w:spacing w:after="0"/>
              <w:rPr>
                <w:rFonts w:ascii="Arial" w:hAnsi="Arial" w:cs="Arial"/>
                <w:lang w:val="en-US"/>
              </w:rPr>
            </w:pPr>
          </w:p>
        </w:tc>
      </w:tr>
      <w:tr w:rsidR="00A80FD1" w:rsidRPr="00107C20" w14:paraId="3656DE2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A80FD1" w:rsidRPr="00EB322D" w:rsidRDefault="00A80FD1" w:rsidP="00A80FD1">
            <w:pPr>
              <w:spacing w:after="0"/>
              <w:rPr>
                <w:rFonts w:ascii="Arial" w:hAnsi="Arial" w:cs="Arial"/>
                <w:b/>
                <w:bCs/>
                <w:lang w:val="en-DE"/>
              </w:rPr>
            </w:pPr>
            <w:r w:rsidRPr="00CD5052">
              <w:rPr>
                <w:rFonts w:ascii="Arial" w:hAnsi="Arial" w:cs="Arial"/>
                <w:b/>
              </w:rPr>
              <w:t xml:space="preserve">CT Aspects of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048F0A5"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A80FD1" w:rsidRPr="0005226A" w:rsidRDefault="00A80FD1" w:rsidP="00A80FD1">
            <w:pPr>
              <w:spacing w:after="0"/>
              <w:rPr>
                <w:rFonts w:ascii="Arial" w:hAnsi="Arial" w:cs="Arial"/>
                <w:color w:val="FF0000"/>
                <w:lang w:val="en-US"/>
              </w:rPr>
            </w:pPr>
          </w:p>
        </w:tc>
      </w:tr>
      <w:tr w:rsidR="00A80FD1" w:rsidRPr="00107C20" w14:paraId="332B673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0D9E03" w14:textId="77777777" w:rsidR="00A80FD1" w:rsidRPr="0005226A" w:rsidRDefault="00A80FD1" w:rsidP="00A80FD1">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6D73C06A"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CA98EDC"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5FDA343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11CE7D" w14:textId="77777777" w:rsidR="00A80FD1" w:rsidRPr="0005226A" w:rsidRDefault="00A80FD1" w:rsidP="00A80FD1">
            <w:pPr>
              <w:spacing w:after="0"/>
              <w:rPr>
                <w:rFonts w:ascii="Arial" w:hAnsi="Arial" w:cs="Arial"/>
                <w:lang w:val="en-US"/>
              </w:rPr>
            </w:pPr>
          </w:p>
        </w:tc>
      </w:tr>
      <w:tr w:rsidR="00A80FD1" w:rsidRPr="00107C20" w14:paraId="3A209D5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4D014B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A80FD1" w:rsidRPr="0005226A" w:rsidRDefault="00A80FD1" w:rsidP="00A80FD1">
            <w:pPr>
              <w:spacing w:after="0"/>
              <w:rPr>
                <w:rFonts w:ascii="Arial" w:hAnsi="Arial" w:cs="Arial"/>
                <w:color w:val="FF0000"/>
                <w:lang w:val="en-US"/>
              </w:rPr>
            </w:pPr>
          </w:p>
        </w:tc>
      </w:tr>
      <w:tr w:rsidR="00A80FD1" w:rsidRPr="00107C20" w14:paraId="7EE04E3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4CB088"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1D10A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146F7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052D2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A213D9" w14:textId="77777777" w:rsidR="00A80FD1" w:rsidRPr="0005226A" w:rsidRDefault="00A80FD1" w:rsidP="00A80FD1">
            <w:pPr>
              <w:spacing w:after="0"/>
              <w:rPr>
                <w:rFonts w:ascii="Arial" w:hAnsi="Arial" w:cs="Arial"/>
              </w:rPr>
            </w:pPr>
          </w:p>
        </w:tc>
      </w:tr>
      <w:tr w:rsidR="00A80FD1" w:rsidRPr="00107C20" w14:paraId="027C45F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B2AD7F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A80FD1" w:rsidRPr="0005226A" w:rsidRDefault="00A80FD1" w:rsidP="00A80FD1">
            <w:pPr>
              <w:spacing w:after="0"/>
              <w:rPr>
                <w:rFonts w:ascii="Arial" w:hAnsi="Arial" w:cs="Arial"/>
                <w:color w:val="FF0000"/>
                <w:lang w:val="en-US"/>
              </w:rPr>
            </w:pPr>
          </w:p>
        </w:tc>
      </w:tr>
      <w:tr w:rsidR="00A80FD1" w:rsidRPr="00107C20" w14:paraId="0BAB182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A80FD1" w:rsidRPr="0005226A" w:rsidRDefault="00A80FD1" w:rsidP="00A80FD1">
            <w:pPr>
              <w:spacing w:after="0"/>
              <w:rPr>
                <w:rFonts w:ascii="Arial" w:hAnsi="Arial" w:cs="Arial"/>
                <w:lang w:val="en-US"/>
              </w:rPr>
            </w:pPr>
          </w:p>
        </w:tc>
      </w:tr>
      <w:tr w:rsidR="00A80FD1" w:rsidRPr="00107C20" w14:paraId="691C3E1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6BF829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A80FD1" w:rsidRPr="0005226A" w:rsidRDefault="00A80FD1" w:rsidP="00A80FD1">
            <w:pPr>
              <w:spacing w:after="0"/>
              <w:rPr>
                <w:rFonts w:ascii="Arial" w:hAnsi="Arial" w:cs="Arial"/>
                <w:color w:val="FF0000"/>
                <w:lang w:val="en-US"/>
              </w:rPr>
            </w:pPr>
          </w:p>
        </w:tc>
      </w:tr>
      <w:tr w:rsidR="00A80FD1" w:rsidRPr="00107C20" w14:paraId="4B00693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DFE27A" w14:textId="77777777" w:rsidR="00A80FD1" w:rsidRPr="0005226A" w:rsidRDefault="00A80FD1" w:rsidP="00A80FD1">
            <w:pPr>
              <w:spacing w:after="0"/>
              <w:rPr>
                <w:rFonts w:ascii="Arial" w:hAnsi="Arial" w:cs="Arial"/>
                <w:lang w:val="en-US"/>
              </w:rPr>
            </w:pPr>
          </w:p>
        </w:tc>
      </w:tr>
      <w:tr w:rsidR="00A80FD1" w:rsidRPr="00107C20" w14:paraId="5B16126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A80FD1" w:rsidRPr="00081B59" w:rsidRDefault="00A80FD1" w:rsidP="00A80FD1">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0A4928C4" w:rsidR="00A80FD1" w:rsidRPr="00EB322D" w:rsidRDefault="00A80FD1" w:rsidP="00A80FD1">
            <w:pPr>
              <w:spacing w:after="0"/>
              <w:rPr>
                <w:rFonts w:ascii="Arial" w:hAnsi="Arial" w:cs="Arial"/>
                <w:b/>
                <w:bCs/>
                <w:lang w:val="en-DE"/>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A80FD1" w:rsidRPr="0005226A" w:rsidRDefault="00A80FD1" w:rsidP="00A80FD1">
            <w:pPr>
              <w:spacing w:after="0"/>
              <w:rPr>
                <w:rFonts w:ascii="Arial" w:hAnsi="Arial" w:cs="Arial"/>
                <w:color w:val="FF0000"/>
                <w:lang w:val="en-US"/>
              </w:rPr>
            </w:pPr>
          </w:p>
        </w:tc>
      </w:tr>
      <w:tr w:rsidR="00A80FD1" w:rsidRPr="00107C20" w14:paraId="7F3ED26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4BD533" w14:textId="77777777" w:rsidR="00A80FD1" w:rsidRPr="0005226A" w:rsidRDefault="00A80FD1" w:rsidP="00A80FD1">
            <w:pPr>
              <w:spacing w:after="0"/>
              <w:rPr>
                <w:rFonts w:ascii="Arial" w:hAnsi="Arial" w:cs="Arial"/>
                <w:lang w:val="en-US"/>
              </w:rPr>
            </w:pPr>
          </w:p>
        </w:tc>
      </w:tr>
      <w:tr w:rsidR="00A80FD1" w:rsidRPr="00107C20" w14:paraId="1A1CC6B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D43F7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A80FD1" w:rsidRPr="0005226A" w:rsidRDefault="00A80FD1" w:rsidP="00A80FD1">
            <w:pPr>
              <w:spacing w:after="0"/>
              <w:rPr>
                <w:rFonts w:ascii="Arial" w:hAnsi="Arial" w:cs="Arial"/>
                <w:color w:val="FF0000"/>
                <w:lang w:val="en-US"/>
              </w:rPr>
            </w:pPr>
          </w:p>
        </w:tc>
      </w:tr>
      <w:tr w:rsidR="00A80FD1" w:rsidRPr="00107C20" w14:paraId="21C7091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A6DF08" w14:textId="77777777" w:rsidR="00A80FD1" w:rsidRPr="0005226A" w:rsidRDefault="00A80FD1" w:rsidP="00A80FD1">
            <w:pPr>
              <w:spacing w:after="0"/>
              <w:rPr>
                <w:rFonts w:ascii="Arial" w:hAnsi="Arial" w:cs="Arial"/>
                <w:lang w:val="en-US"/>
              </w:rPr>
            </w:pPr>
          </w:p>
        </w:tc>
      </w:tr>
      <w:tr w:rsidR="00A80FD1" w:rsidRPr="00107C20" w14:paraId="7E94A68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7B3452F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A80FD1" w:rsidRPr="0005226A" w:rsidRDefault="00A80FD1" w:rsidP="00A80FD1">
            <w:pPr>
              <w:spacing w:after="0"/>
              <w:rPr>
                <w:rFonts w:ascii="Arial" w:hAnsi="Arial" w:cs="Arial"/>
                <w:color w:val="FF0000"/>
                <w:lang w:val="en-US"/>
              </w:rPr>
            </w:pPr>
          </w:p>
        </w:tc>
      </w:tr>
      <w:tr w:rsidR="00A80FD1" w:rsidRPr="00107C20" w14:paraId="220BFBF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2156CF" w14:textId="77777777" w:rsidR="00A80FD1" w:rsidRPr="0005226A" w:rsidRDefault="00A80FD1" w:rsidP="00A80FD1">
            <w:pPr>
              <w:spacing w:after="0"/>
              <w:rPr>
                <w:rFonts w:ascii="Arial" w:hAnsi="Arial" w:cs="Arial"/>
                <w:lang w:val="en-US"/>
              </w:rPr>
            </w:pPr>
          </w:p>
        </w:tc>
      </w:tr>
      <w:tr w:rsidR="00A80FD1" w:rsidRPr="00107C20" w14:paraId="4EB2CB92"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240" w:type="dxa"/>
            <w:tcBorders>
              <w:bottom w:val="single" w:sz="4" w:space="0" w:color="auto"/>
            </w:tcBorders>
            <w:shd w:val="clear" w:color="auto" w:fill="FDE9D9" w:themeFill="accent6" w:themeFillTint="33"/>
          </w:tcPr>
          <w:p w14:paraId="7F6D46A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A80FD1" w:rsidRPr="0005226A" w:rsidRDefault="00A80FD1" w:rsidP="00A80FD1">
            <w:pPr>
              <w:spacing w:after="0"/>
              <w:rPr>
                <w:rFonts w:ascii="Arial" w:hAnsi="Arial" w:cs="Arial"/>
                <w:color w:val="FF0000"/>
                <w:lang w:val="en-US"/>
              </w:rPr>
            </w:pPr>
          </w:p>
        </w:tc>
      </w:tr>
      <w:tr w:rsidR="00A80FD1" w:rsidRPr="00107C20" w14:paraId="25D4829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DFB2A0" w14:textId="77777777" w:rsidR="00A80FD1" w:rsidRPr="0005226A" w:rsidRDefault="00A80FD1" w:rsidP="00A80FD1">
            <w:pPr>
              <w:spacing w:after="0"/>
              <w:rPr>
                <w:rFonts w:ascii="Arial" w:hAnsi="Arial" w:cs="Arial"/>
                <w:lang w:val="en-US"/>
              </w:rPr>
            </w:pPr>
          </w:p>
        </w:tc>
      </w:tr>
      <w:tr w:rsidR="00A80FD1" w:rsidRPr="00107C20" w14:paraId="08115F70"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A80FD1" w:rsidRPr="00EB322D" w:rsidRDefault="00A80FD1" w:rsidP="00A80FD1">
            <w:pPr>
              <w:spacing w:after="0"/>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6BD924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A80FD1" w:rsidRPr="0005226A" w:rsidRDefault="00A80FD1" w:rsidP="00A80FD1">
            <w:pPr>
              <w:spacing w:after="0"/>
              <w:rPr>
                <w:rFonts w:ascii="Arial" w:hAnsi="Arial" w:cs="Arial"/>
                <w:color w:val="FF0000"/>
                <w:lang w:val="en-US"/>
              </w:rPr>
            </w:pPr>
          </w:p>
        </w:tc>
      </w:tr>
      <w:tr w:rsidR="00A80FD1" w:rsidRPr="00107C20" w14:paraId="15D1B9C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A80FD1" w:rsidRPr="0005226A" w:rsidRDefault="00A80FD1" w:rsidP="00A80FD1">
            <w:pPr>
              <w:spacing w:after="0"/>
              <w:rPr>
                <w:rFonts w:ascii="Arial" w:hAnsi="Arial" w:cs="Arial"/>
                <w:lang w:val="en-US"/>
              </w:rPr>
            </w:pPr>
          </w:p>
        </w:tc>
      </w:tr>
      <w:tr w:rsidR="00A80FD1" w:rsidRPr="00107C20" w14:paraId="2F1E2D80"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19EFDD47" w:rsidR="00A80FD1" w:rsidRPr="00EB322D" w:rsidRDefault="00A80FD1" w:rsidP="00A80FD1">
            <w:pPr>
              <w:spacing w:after="0"/>
              <w:rPr>
                <w:rFonts w:ascii="Arial" w:hAnsi="Arial" w:cs="Arial"/>
                <w:b/>
                <w:bCs/>
                <w:lang w:val="en-DE"/>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A80FD1" w:rsidRPr="0005226A" w:rsidRDefault="00A80FD1" w:rsidP="00A80FD1">
            <w:pPr>
              <w:spacing w:after="0"/>
              <w:rPr>
                <w:rFonts w:ascii="Arial" w:hAnsi="Arial" w:cs="Arial"/>
                <w:color w:val="FF0000"/>
                <w:lang w:val="en-US"/>
              </w:rPr>
            </w:pPr>
          </w:p>
        </w:tc>
      </w:tr>
      <w:tr w:rsidR="00A80FD1" w:rsidRPr="00107C20" w14:paraId="54502A6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58F4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A654E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14386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C38A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A613BD" w14:textId="77777777" w:rsidR="00A80FD1" w:rsidRPr="0005226A" w:rsidRDefault="00A80FD1" w:rsidP="00A80FD1">
            <w:pPr>
              <w:spacing w:after="0"/>
              <w:rPr>
                <w:rFonts w:ascii="Arial" w:hAnsi="Arial" w:cs="Arial"/>
                <w:lang w:val="en-US"/>
              </w:rPr>
            </w:pPr>
          </w:p>
        </w:tc>
      </w:tr>
      <w:tr w:rsidR="00A80FD1" w:rsidRPr="00107C20" w14:paraId="02F7476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2B631A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A80FD1" w:rsidRPr="0005226A" w:rsidRDefault="00A80FD1" w:rsidP="00A80FD1">
            <w:pPr>
              <w:spacing w:after="0"/>
              <w:rPr>
                <w:rFonts w:ascii="Arial" w:hAnsi="Arial" w:cs="Arial"/>
                <w:color w:val="FF0000"/>
                <w:lang w:val="en-US"/>
              </w:rPr>
            </w:pPr>
          </w:p>
        </w:tc>
      </w:tr>
      <w:tr w:rsidR="00A80FD1" w:rsidRPr="00107C20" w14:paraId="362230B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CCA33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9EC1E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81D95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7AD1F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5CCE4" w14:textId="77777777" w:rsidR="00A80FD1" w:rsidRPr="0005226A" w:rsidRDefault="00A80FD1" w:rsidP="00A80FD1">
            <w:pPr>
              <w:spacing w:after="0"/>
              <w:rPr>
                <w:rFonts w:ascii="Arial" w:hAnsi="Arial" w:cs="Arial"/>
                <w:lang w:val="en-US"/>
              </w:rPr>
            </w:pPr>
          </w:p>
        </w:tc>
      </w:tr>
      <w:tr w:rsidR="00A80FD1" w:rsidRPr="00107C20" w14:paraId="4B139CCF"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E7E8BA"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A80FD1" w:rsidRPr="0005226A" w:rsidRDefault="00A80FD1" w:rsidP="00A80FD1">
            <w:pPr>
              <w:spacing w:after="0"/>
              <w:rPr>
                <w:rFonts w:ascii="Arial" w:hAnsi="Arial" w:cs="Arial"/>
                <w:color w:val="FF0000"/>
                <w:lang w:val="en-US"/>
              </w:rPr>
            </w:pPr>
          </w:p>
        </w:tc>
      </w:tr>
      <w:tr w:rsidR="00A80FD1" w:rsidRPr="00107C20" w14:paraId="667D101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9FEC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ED08E3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EC66A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2A5DD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55E1CA0" w14:textId="77777777" w:rsidR="00A80FD1" w:rsidRPr="0005226A" w:rsidRDefault="00A80FD1" w:rsidP="00A80FD1">
            <w:pPr>
              <w:spacing w:after="0"/>
              <w:rPr>
                <w:rFonts w:ascii="Arial" w:hAnsi="Arial" w:cs="Arial"/>
                <w:lang w:val="en-US"/>
              </w:rPr>
            </w:pPr>
          </w:p>
        </w:tc>
      </w:tr>
      <w:tr w:rsidR="00A80FD1" w:rsidRPr="00107C20" w14:paraId="6B543307"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240" w:type="dxa"/>
            <w:tcBorders>
              <w:bottom w:val="single" w:sz="4" w:space="0" w:color="auto"/>
            </w:tcBorders>
            <w:shd w:val="clear" w:color="auto" w:fill="FDE9D9" w:themeFill="accent6" w:themeFillTint="33"/>
          </w:tcPr>
          <w:p w14:paraId="37A9332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A80FD1" w:rsidRPr="0005226A" w:rsidRDefault="00A80FD1" w:rsidP="00A80FD1">
            <w:pPr>
              <w:spacing w:after="0"/>
              <w:rPr>
                <w:rFonts w:ascii="Arial" w:hAnsi="Arial" w:cs="Arial"/>
                <w:color w:val="FF0000"/>
                <w:lang w:val="en-US"/>
              </w:rPr>
            </w:pPr>
          </w:p>
        </w:tc>
      </w:tr>
      <w:tr w:rsidR="00A80FD1" w:rsidRPr="00107C20" w14:paraId="733B920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F3554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A1BA85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216BF4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478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7EEC49" w14:textId="77777777" w:rsidR="00A80FD1" w:rsidRPr="0005226A" w:rsidRDefault="00A80FD1" w:rsidP="00A80FD1">
            <w:pPr>
              <w:spacing w:after="0"/>
              <w:rPr>
                <w:rFonts w:ascii="Arial" w:hAnsi="Arial" w:cs="Arial"/>
                <w:lang w:val="en-US"/>
              </w:rPr>
            </w:pPr>
          </w:p>
        </w:tc>
      </w:tr>
      <w:tr w:rsidR="00A80FD1" w:rsidRPr="00107C20" w14:paraId="597E71FA"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A80FD1" w:rsidRPr="00EB322D" w:rsidRDefault="00A80FD1" w:rsidP="00A80FD1">
            <w:pPr>
              <w:spacing w:after="0"/>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721DC7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A80FD1" w:rsidRPr="0005226A" w:rsidRDefault="00A80FD1" w:rsidP="00A80FD1">
            <w:pPr>
              <w:spacing w:after="0"/>
              <w:rPr>
                <w:rFonts w:ascii="Arial" w:hAnsi="Arial" w:cs="Arial"/>
                <w:color w:val="FF0000"/>
                <w:lang w:val="en-US"/>
              </w:rPr>
            </w:pPr>
          </w:p>
        </w:tc>
      </w:tr>
      <w:tr w:rsidR="00A80FD1" w:rsidRPr="00107C20" w14:paraId="35C4C01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A80FD1" w:rsidRPr="0005226A" w:rsidRDefault="00A80FD1" w:rsidP="00A80FD1">
            <w:pPr>
              <w:spacing w:after="0"/>
              <w:rPr>
                <w:rFonts w:ascii="Arial" w:hAnsi="Arial" w:cs="Arial"/>
                <w:lang w:val="en-US"/>
              </w:rPr>
            </w:pPr>
          </w:p>
        </w:tc>
      </w:tr>
      <w:tr w:rsidR="00A80FD1" w:rsidRPr="00107C20" w14:paraId="65FB9917"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A80FD1" w:rsidRPr="00081B59"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A80FD1" w:rsidRPr="00EB322D" w:rsidRDefault="00A80FD1" w:rsidP="00A80FD1">
            <w:pPr>
              <w:spacing w:after="0"/>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9008275"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A80FD1" w:rsidRPr="0005226A" w:rsidRDefault="00A80FD1" w:rsidP="00A80FD1">
            <w:pPr>
              <w:spacing w:after="0"/>
              <w:rPr>
                <w:rFonts w:ascii="Arial" w:hAnsi="Arial" w:cs="Arial"/>
                <w:color w:val="FF0000"/>
                <w:lang w:val="en-US"/>
              </w:rPr>
            </w:pPr>
          </w:p>
        </w:tc>
      </w:tr>
      <w:tr w:rsidR="00A80FD1" w:rsidRPr="00107C20" w14:paraId="569D4C9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0E9D54" w14:textId="725406A1"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B6AA22" w14:textId="09789760"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A9B5B0" w14:textId="57A5AA06"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AC0AE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2A7A28" w14:textId="77777777" w:rsidR="00A80FD1" w:rsidRPr="0005226A" w:rsidRDefault="00A80FD1" w:rsidP="00A80FD1">
            <w:pPr>
              <w:spacing w:after="0"/>
              <w:rPr>
                <w:rFonts w:ascii="Arial" w:hAnsi="Arial" w:cs="Arial"/>
                <w:lang w:val="en-US"/>
              </w:rPr>
            </w:pPr>
          </w:p>
        </w:tc>
      </w:tr>
      <w:tr w:rsidR="00A80FD1" w:rsidRPr="00107C20" w14:paraId="61952B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A80FD1" w:rsidRPr="0005226A" w:rsidRDefault="00A80FD1" w:rsidP="00A80FD1">
            <w:pPr>
              <w:spacing w:after="0"/>
              <w:rPr>
                <w:rFonts w:ascii="Arial" w:hAnsi="Arial" w:cs="Arial"/>
                <w:lang w:val="en-US"/>
              </w:rPr>
            </w:pPr>
          </w:p>
        </w:tc>
      </w:tr>
      <w:tr w:rsidR="00A80FD1" w:rsidRPr="00107C20" w14:paraId="197EB0E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A80FD1" w:rsidRPr="00081B59" w:rsidRDefault="00A80FD1" w:rsidP="00A80FD1">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A80FD1" w:rsidRPr="00107C20" w:rsidRDefault="00A80FD1" w:rsidP="00A80FD1">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Pr>
                <w:rFonts w:ascii="Arial" w:hAnsi="Arial" w:cs="Arial"/>
                <w:b/>
                <w:bCs/>
              </w:rPr>
              <w:t>PIN</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5B42AE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A80FD1" w:rsidRPr="0005226A" w:rsidRDefault="00A80FD1" w:rsidP="00A80FD1">
            <w:pPr>
              <w:spacing w:after="0"/>
              <w:rPr>
                <w:rFonts w:ascii="Arial" w:hAnsi="Arial" w:cs="Arial"/>
                <w:color w:val="FF0000"/>
                <w:lang w:val="en-US"/>
              </w:rPr>
            </w:pPr>
          </w:p>
        </w:tc>
      </w:tr>
      <w:tr w:rsidR="00A80FD1" w:rsidRPr="000472D1" w14:paraId="2E30D15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B642D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2E063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7B1785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61C3C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A13310" w14:textId="77777777" w:rsidR="00A80FD1" w:rsidRPr="0005226A" w:rsidRDefault="00A80FD1" w:rsidP="00A80FD1">
            <w:pPr>
              <w:spacing w:after="0"/>
              <w:rPr>
                <w:rFonts w:ascii="Arial" w:hAnsi="Arial" w:cs="Arial"/>
                <w:lang w:val="en-US"/>
              </w:rPr>
            </w:pPr>
          </w:p>
        </w:tc>
      </w:tr>
      <w:tr w:rsidR="00A80FD1" w:rsidRPr="00107C20" w14:paraId="18F222B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A80FD1" w:rsidRPr="00230482"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Pr>
                <w:rFonts w:ascii="Arial" w:hAnsi="Arial" w:cs="Arial"/>
                <w:b/>
                <w:bCs/>
              </w:rPr>
              <w:t>PINAPP</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2577D8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A80FD1" w:rsidRPr="0005226A" w:rsidRDefault="00A80FD1" w:rsidP="00A80FD1">
            <w:pPr>
              <w:spacing w:after="0"/>
              <w:rPr>
                <w:rFonts w:ascii="Arial" w:hAnsi="Arial" w:cs="Arial"/>
                <w:color w:val="FF0000"/>
                <w:lang w:val="en-US"/>
              </w:rPr>
            </w:pPr>
          </w:p>
        </w:tc>
      </w:tr>
      <w:tr w:rsidR="00A80FD1" w:rsidRPr="00107C20" w14:paraId="66B448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A80FD1" w:rsidRPr="0005226A" w:rsidRDefault="00A80FD1" w:rsidP="00A80FD1">
            <w:pPr>
              <w:spacing w:after="0"/>
              <w:rPr>
                <w:rFonts w:ascii="Arial" w:hAnsi="Arial" w:cs="Arial"/>
                <w:lang w:val="en-US"/>
              </w:rPr>
            </w:pPr>
          </w:p>
        </w:tc>
      </w:tr>
      <w:tr w:rsidR="00A80FD1" w:rsidRPr="00107C20" w14:paraId="1F95E0B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A80FD1" w:rsidRPr="00230482"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Pr>
                <w:rFonts w:ascii="Arial" w:hAnsi="Arial" w:cs="Arial"/>
                <w:b/>
                <w:bCs/>
              </w:rPr>
              <w:t>GMEC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346FA1EB"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A80FD1" w:rsidRPr="0005226A" w:rsidRDefault="00A80FD1" w:rsidP="00A80FD1">
            <w:pPr>
              <w:spacing w:after="0"/>
              <w:rPr>
                <w:rFonts w:ascii="Arial" w:hAnsi="Arial" w:cs="Arial"/>
                <w:color w:val="FF0000"/>
                <w:lang w:val="en-US"/>
              </w:rPr>
            </w:pPr>
          </w:p>
        </w:tc>
      </w:tr>
      <w:tr w:rsidR="00A80FD1" w:rsidRPr="00107C20" w14:paraId="5E38564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A5FF1A" w14:textId="77777777" w:rsidR="00A80FD1" w:rsidRPr="0005226A" w:rsidRDefault="00A80FD1" w:rsidP="00A80FD1">
            <w:pPr>
              <w:spacing w:after="0"/>
              <w:rPr>
                <w:rFonts w:ascii="Arial" w:hAnsi="Arial" w:cs="Arial"/>
                <w:lang w:val="en-US"/>
              </w:rPr>
            </w:pPr>
          </w:p>
        </w:tc>
      </w:tr>
      <w:tr w:rsidR="00A80FD1" w:rsidRPr="00107C20" w14:paraId="5139DC4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A80FD1" w:rsidRPr="00230482"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Pr>
                <w:rFonts w:ascii="Arial" w:hAnsi="Arial" w:cs="Arial"/>
                <w:b/>
                <w:bCs/>
              </w:rPr>
              <w:t>5MBS_Ph2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DF693E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A80FD1" w:rsidRPr="0005226A" w:rsidRDefault="00A80FD1" w:rsidP="00A80FD1">
            <w:pPr>
              <w:spacing w:after="0"/>
              <w:rPr>
                <w:rFonts w:ascii="Arial" w:hAnsi="Arial" w:cs="Arial"/>
                <w:color w:val="FF0000"/>
                <w:lang w:val="en-US"/>
              </w:rPr>
            </w:pPr>
          </w:p>
        </w:tc>
      </w:tr>
      <w:tr w:rsidR="00A80FD1" w:rsidRPr="00107C20" w14:paraId="0498573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64B6" w14:textId="77777777" w:rsidR="00A80FD1" w:rsidRPr="0005226A" w:rsidRDefault="00A80FD1" w:rsidP="00A80FD1">
            <w:pPr>
              <w:spacing w:after="0"/>
              <w:rPr>
                <w:rFonts w:ascii="Arial" w:hAnsi="Arial" w:cs="Arial"/>
                <w:lang w:val="en-US"/>
              </w:rPr>
            </w:pPr>
          </w:p>
        </w:tc>
      </w:tr>
      <w:tr w:rsidR="00A80FD1" w:rsidRPr="00107C20" w14:paraId="20671D42"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A80FD1" w:rsidRPr="00230482" w:rsidRDefault="00A80FD1" w:rsidP="00A80FD1">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A80FD1" w:rsidRPr="00EB322D" w:rsidRDefault="00A80FD1" w:rsidP="00A80FD1">
            <w:pPr>
              <w:spacing w:after="0"/>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A80FD1" w:rsidRPr="0005226A" w:rsidRDefault="00A80FD1" w:rsidP="00A80FD1">
            <w:pPr>
              <w:spacing w:after="0"/>
              <w:rPr>
                <w:rFonts w:ascii="Arial" w:hAnsi="Arial" w:cs="Arial"/>
                <w:color w:val="FF0000"/>
                <w:lang w:val="en-US"/>
              </w:rPr>
            </w:pPr>
          </w:p>
        </w:tc>
      </w:tr>
      <w:tr w:rsidR="009C6564" w:rsidRPr="00107C20" w14:paraId="74064D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F38A1D" w14:textId="77777777" w:rsidR="009C6564" w:rsidRPr="0005226A" w:rsidRDefault="009C6564" w:rsidP="009C6564">
            <w:pPr>
              <w:spacing w:after="0"/>
              <w:rPr>
                <w:rFonts w:ascii="Arial" w:hAnsi="Arial" w:cs="Arial"/>
                <w:lang w:val="en-US"/>
              </w:rPr>
            </w:pPr>
          </w:p>
        </w:tc>
      </w:tr>
      <w:tr w:rsidR="009C6564" w:rsidRPr="00107C20" w14:paraId="1F7BC18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9C6564" w:rsidRPr="00230482" w:rsidRDefault="009C6564" w:rsidP="009C6564">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9C6564" w:rsidRPr="00EB322D" w:rsidRDefault="009C6564" w:rsidP="009C6564">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Pr>
                <w:rFonts w:ascii="Arial" w:hAnsi="Arial" w:cs="Arial"/>
                <w:b/>
                <w:bCs/>
              </w:rPr>
              <w:t>XRM</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740747"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9C6564" w:rsidRPr="0005226A" w:rsidRDefault="009C6564" w:rsidP="009C6564">
            <w:pPr>
              <w:spacing w:after="0"/>
              <w:rPr>
                <w:rFonts w:ascii="Arial" w:hAnsi="Arial" w:cs="Arial"/>
                <w:color w:val="FF0000"/>
                <w:lang w:val="en-US"/>
              </w:rPr>
            </w:pPr>
          </w:p>
        </w:tc>
      </w:tr>
      <w:tr w:rsidR="009C6564" w:rsidRPr="00107C20" w14:paraId="3DA48AF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9C6564"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64DDFA" w14:textId="77777777" w:rsidR="009C6564" w:rsidRPr="0005226A" w:rsidRDefault="009C6564" w:rsidP="009C6564">
            <w:pPr>
              <w:spacing w:after="0"/>
              <w:rPr>
                <w:rFonts w:ascii="Arial" w:hAnsi="Arial" w:cs="Arial"/>
                <w:lang w:val="en-US"/>
              </w:rPr>
            </w:pPr>
          </w:p>
        </w:tc>
      </w:tr>
      <w:tr w:rsidR="009C6564" w:rsidRPr="00107C20" w14:paraId="1C7BA85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9C6564" w:rsidRPr="00230482" w:rsidRDefault="009C6564" w:rsidP="009C6564">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5E646658" w:rsidR="009C6564" w:rsidRPr="00EB322D" w:rsidRDefault="009C6564" w:rsidP="009C6564">
            <w:pPr>
              <w:spacing w:after="0"/>
              <w:rPr>
                <w:rFonts w:ascii="Arial" w:hAnsi="Arial" w:cs="Arial"/>
                <w:b/>
                <w:bCs/>
                <w:lang w:val="en-DE"/>
              </w:rPr>
            </w:pPr>
            <w:r>
              <w:rPr>
                <w:rFonts w:ascii="Arial" w:hAnsi="Arial" w:cs="Arial"/>
                <w:b/>
                <w:lang w:val="en-US"/>
              </w:rPr>
              <w:t>C</w:t>
            </w:r>
            <w:r w:rsidRPr="00A96B43">
              <w:rPr>
                <w:rFonts w:ascii="Arial" w:hAnsi="Arial" w:cs="Arial"/>
                <w:b/>
                <w:lang w:val="en-US"/>
              </w:rPr>
              <w:t>T aspects of ATSSS_Ph</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ATSSS_Ph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384A64B8"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9C6564" w:rsidRPr="0005226A" w:rsidRDefault="009C6564" w:rsidP="009C6564">
            <w:pPr>
              <w:spacing w:after="0"/>
              <w:rPr>
                <w:rFonts w:ascii="Arial" w:hAnsi="Arial" w:cs="Arial"/>
                <w:color w:val="FF0000"/>
                <w:lang w:val="en-US"/>
              </w:rPr>
            </w:pPr>
          </w:p>
        </w:tc>
      </w:tr>
      <w:tr w:rsidR="009C6564" w:rsidRPr="00107C20" w14:paraId="00A26F9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7138F2" w14:textId="77777777" w:rsidR="009C6564" w:rsidRPr="0005226A" w:rsidRDefault="009C6564" w:rsidP="009C6564">
            <w:pPr>
              <w:spacing w:after="0"/>
              <w:rPr>
                <w:rFonts w:ascii="Arial" w:hAnsi="Arial" w:cs="Arial"/>
                <w:lang w:val="en-US"/>
              </w:rPr>
            </w:pPr>
          </w:p>
        </w:tc>
      </w:tr>
      <w:tr w:rsidR="009C6564" w:rsidRPr="00107C20" w14:paraId="418E318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9C6564" w:rsidRPr="009C3793" w:rsidRDefault="009C6564" w:rsidP="009C6564">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9C6564" w:rsidRPr="009C3793" w:rsidRDefault="009C6564" w:rsidP="009C6564">
            <w:pPr>
              <w:spacing w:after="0"/>
              <w:rPr>
                <w:rFonts w:ascii="Arial" w:hAnsi="Arial" w:cs="Arial"/>
                <w:b/>
                <w:bCs/>
              </w:rPr>
            </w:pPr>
            <w:r w:rsidRPr="009C3793">
              <w:rPr>
                <w:rFonts w:ascii="Arial" w:hAnsi="Arial" w:cs="Arial"/>
                <w:b/>
                <w:bCs/>
                <w:lang w:val="en-DE"/>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9C6564" w:rsidRPr="0005226A" w:rsidRDefault="009C6564" w:rsidP="009C6564">
            <w:pPr>
              <w:spacing w:after="0"/>
              <w:rPr>
                <w:rFonts w:ascii="Arial" w:hAnsi="Arial" w:cs="Arial"/>
                <w:color w:val="FF0000"/>
                <w:lang w:val="en-US"/>
              </w:rPr>
            </w:pPr>
          </w:p>
        </w:tc>
      </w:tr>
      <w:tr w:rsidR="009C6564" w:rsidRPr="00107C20" w14:paraId="1BFFABE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3A2AC806"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2A592D4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3220AB52"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EA926A" w14:textId="77777777" w:rsidR="009C6564" w:rsidRPr="0005226A" w:rsidRDefault="009C6564" w:rsidP="009C6564">
            <w:pPr>
              <w:spacing w:after="0"/>
              <w:rPr>
                <w:rFonts w:ascii="Arial" w:hAnsi="Arial" w:cs="Arial"/>
                <w:lang w:val="en-US"/>
              </w:rPr>
            </w:pPr>
          </w:p>
        </w:tc>
      </w:tr>
      <w:tr w:rsidR="009C6564" w:rsidRPr="00107C20" w14:paraId="79A6D8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9C6564" w:rsidRPr="0005226A" w:rsidRDefault="009C6564" w:rsidP="009C6564">
            <w:pPr>
              <w:spacing w:after="0"/>
              <w:rPr>
                <w:rFonts w:ascii="Arial" w:hAnsi="Arial" w:cs="Arial"/>
                <w:lang w:val="en-US"/>
              </w:rPr>
            </w:pPr>
          </w:p>
        </w:tc>
      </w:tr>
      <w:tr w:rsidR="009C6564" w:rsidRPr="00107C20" w14:paraId="0C8F828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9C6564" w:rsidRPr="00385157" w:rsidRDefault="009C6564" w:rsidP="009C6564">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27" w:type="dxa"/>
            <w:tcBorders>
              <w:bottom w:val="single" w:sz="4" w:space="0" w:color="auto"/>
            </w:tcBorders>
            <w:shd w:val="clear" w:color="auto" w:fill="FDE9D9" w:themeFill="accent6" w:themeFillTint="33"/>
          </w:tcPr>
          <w:p w14:paraId="03DA02BA" w14:textId="735933DB" w:rsidR="009C6564" w:rsidRPr="00385157" w:rsidRDefault="009C6564" w:rsidP="009C6564">
            <w:pPr>
              <w:spacing w:after="0"/>
              <w:rPr>
                <w:rFonts w:ascii="Arial" w:hAnsi="Arial" w:cs="Arial"/>
                <w:b/>
                <w:bCs/>
                <w:lang w:val="en-DE"/>
              </w:rPr>
            </w:pPr>
            <w:r w:rsidRPr="00385157">
              <w:rPr>
                <w:rFonts w:ascii="Arial" w:hAnsi="Arial" w:cs="Arial"/>
                <w:b/>
                <w:bCs/>
                <w:lang w:val="en-DE"/>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9C6564" w:rsidRPr="0005226A" w:rsidRDefault="009C6564" w:rsidP="009C6564">
            <w:pPr>
              <w:spacing w:after="0"/>
              <w:rPr>
                <w:rFonts w:ascii="Arial" w:hAnsi="Arial" w:cs="Arial"/>
                <w:color w:val="FF0000"/>
                <w:lang w:val="en-US"/>
              </w:rPr>
            </w:pPr>
          </w:p>
        </w:tc>
      </w:tr>
      <w:tr w:rsidR="009C6564" w:rsidRPr="00107C20" w14:paraId="4085A3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9C6564" w:rsidRPr="0005226A" w:rsidRDefault="009C6564" w:rsidP="009C6564">
            <w:pPr>
              <w:spacing w:after="0"/>
              <w:rPr>
                <w:rFonts w:ascii="Arial" w:hAnsi="Arial" w:cs="Arial"/>
                <w:lang w:val="en-US"/>
              </w:rPr>
            </w:pPr>
          </w:p>
        </w:tc>
      </w:tr>
      <w:tr w:rsidR="009C6564" w:rsidRPr="00107C20" w14:paraId="20630811"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9C6564" w:rsidRPr="00230482" w:rsidRDefault="009C6564" w:rsidP="009C6564">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70</w:t>
            </w:r>
          </w:p>
        </w:tc>
        <w:tc>
          <w:tcPr>
            <w:tcW w:w="2527" w:type="dxa"/>
            <w:tcBorders>
              <w:bottom w:val="single" w:sz="4" w:space="0" w:color="auto"/>
            </w:tcBorders>
            <w:shd w:val="clear" w:color="auto" w:fill="FDE9D9" w:themeFill="accent6" w:themeFillTint="33"/>
          </w:tcPr>
          <w:p w14:paraId="6A15DEC1" w14:textId="5B686081" w:rsidR="009C6564" w:rsidRDefault="009C6564" w:rsidP="009C6564">
            <w:pPr>
              <w:spacing w:after="0"/>
              <w:rPr>
                <w:rFonts w:ascii="Arial" w:hAnsi="Arial" w:cs="Arial"/>
                <w:b/>
                <w:lang w:val="en-US"/>
              </w:rPr>
            </w:pPr>
            <w:r w:rsidRPr="00A57625">
              <w:rPr>
                <w:rFonts w:ascii="Arial" w:hAnsi="Arial" w:cs="Arial"/>
                <w:b/>
                <w:lang w:val="en-US"/>
              </w:rPr>
              <w:t>CT aspects of enh4MCPTT</w:t>
            </w:r>
          </w:p>
          <w:p w14:paraId="0D1BF65B" w14:textId="16C04B4F" w:rsidR="009C6564" w:rsidRPr="00EB322D" w:rsidRDefault="009C6564" w:rsidP="009C6564">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enh4MCPTT</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04C6B85C"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9C6564" w:rsidRPr="0005226A" w:rsidRDefault="009C6564" w:rsidP="009C6564">
            <w:pPr>
              <w:spacing w:after="0"/>
              <w:rPr>
                <w:rFonts w:ascii="Arial" w:hAnsi="Arial" w:cs="Arial"/>
                <w:color w:val="FF0000"/>
                <w:lang w:val="en-US"/>
              </w:rPr>
            </w:pPr>
          </w:p>
        </w:tc>
      </w:tr>
      <w:tr w:rsidR="009C6564" w:rsidRPr="00107C20" w14:paraId="001C07E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61CF626" w14:textId="77777777" w:rsidR="009C6564" w:rsidRPr="0005226A" w:rsidRDefault="009C6564" w:rsidP="009C6564">
            <w:pPr>
              <w:spacing w:after="0"/>
              <w:rPr>
                <w:rFonts w:ascii="Arial" w:hAnsi="Arial" w:cs="Arial"/>
                <w:lang w:val="en-US"/>
              </w:rPr>
            </w:pPr>
          </w:p>
        </w:tc>
      </w:tr>
      <w:tr w:rsidR="009C6564" w:rsidRPr="00107C20" w14:paraId="250AB99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9C6564" w:rsidRPr="00A57625" w:rsidRDefault="009C6564" w:rsidP="009C6564">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71</w:t>
            </w:r>
          </w:p>
        </w:tc>
        <w:tc>
          <w:tcPr>
            <w:tcW w:w="2527" w:type="dxa"/>
            <w:tcBorders>
              <w:bottom w:val="single" w:sz="4" w:space="0" w:color="auto"/>
            </w:tcBorders>
            <w:shd w:val="clear" w:color="auto" w:fill="FDE9D9" w:themeFill="accent6" w:themeFillTint="33"/>
          </w:tcPr>
          <w:p w14:paraId="53A3C780" w14:textId="103FA9B3" w:rsidR="009C6564" w:rsidRDefault="009C6564" w:rsidP="009C6564">
            <w:pPr>
              <w:spacing w:after="0"/>
              <w:rPr>
                <w:rFonts w:ascii="Arial" w:hAnsi="Arial" w:cs="Arial"/>
                <w:b/>
                <w:bCs/>
                <w:lang w:val="en-DE"/>
              </w:rPr>
            </w:pPr>
            <w:r w:rsidRPr="00A57625">
              <w:rPr>
                <w:rFonts w:ascii="Arial" w:hAnsi="Arial" w:cs="Arial"/>
                <w:b/>
                <w:bCs/>
                <w:lang w:val="en-DE"/>
              </w:rPr>
              <w:t xml:space="preserve">CT aspects of Slice-based PLMN Selection </w:t>
            </w:r>
            <w:r>
              <w:rPr>
                <w:rFonts w:ascii="Arial" w:hAnsi="Arial" w:cs="Arial"/>
                <w:b/>
                <w:bCs/>
                <w:lang w:val="en-DE"/>
              </w:rPr>
              <w:t xml:space="preserve"> </w:t>
            </w:r>
          </w:p>
          <w:p w14:paraId="1B16F575" w14:textId="03F11AF4" w:rsidR="009C6564" w:rsidRPr="009C3793" w:rsidRDefault="009C6564" w:rsidP="009C6564">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9C6564" w:rsidRPr="0005226A" w:rsidRDefault="009C6564" w:rsidP="009C6564">
            <w:pPr>
              <w:spacing w:after="0"/>
              <w:rPr>
                <w:rFonts w:ascii="Arial" w:hAnsi="Arial" w:cs="Arial"/>
                <w:color w:val="FF0000"/>
                <w:lang w:val="en-US"/>
              </w:rPr>
            </w:pPr>
          </w:p>
        </w:tc>
      </w:tr>
      <w:tr w:rsidR="009C6564" w:rsidRPr="00107C20" w14:paraId="17E9C73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9C6564" w:rsidRPr="0005226A" w:rsidRDefault="009C6564" w:rsidP="009C6564">
            <w:pPr>
              <w:spacing w:after="0"/>
              <w:rPr>
                <w:rFonts w:ascii="Arial" w:hAnsi="Arial" w:cs="Arial"/>
                <w:lang w:val="en-US"/>
              </w:rPr>
            </w:pPr>
          </w:p>
        </w:tc>
      </w:tr>
      <w:tr w:rsidR="009C6564" w:rsidRPr="00107C20" w14:paraId="15C7EF06"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9C6564" w:rsidRPr="00A57625" w:rsidRDefault="009C6564" w:rsidP="009C6564">
            <w:pPr>
              <w:spacing w:after="0"/>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72</w:t>
            </w:r>
          </w:p>
        </w:tc>
        <w:tc>
          <w:tcPr>
            <w:tcW w:w="2527" w:type="dxa"/>
            <w:tcBorders>
              <w:bottom w:val="single" w:sz="4" w:space="0" w:color="auto"/>
            </w:tcBorders>
            <w:shd w:val="clear" w:color="auto" w:fill="FDE9D9" w:themeFill="accent6" w:themeFillTint="33"/>
          </w:tcPr>
          <w:p w14:paraId="52689BF3" w14:textId="56535783" w:rsidR="009C6564" w:rsidRPr="00385157" w:rsidRDefault="009C6564" w:rsidP="009C6564">
            <w:pPr>
              <w:spacing w:after="0"/>
              <w:rPr>
                <w:rFonts w:ascii="Arial" w:hAnsi="Arial" w:cs="Arial"/>
                <w:b/>
                <w:bCs/>
                <w:lang w:val="en-DE"/>
              </w:rPr>
            </w:pPr>
            <w:r w:rsidRPr="00A57625">
              <w:rPr>
                <w:rFonts w:ascii="Arial" w:hAnsi="Arial" w:cs="Arial"/>
                <w:b/>
                <w:bCs/>
                <w:lang w:val="en-DE"/>
              </w:rPr>
              <w:t>Enhancement of Network Slicing UICC application for network slice-specific authentication and authorization</w:t>
            </w:r>
            <w:r w:rsidRPr="00385157">
              <w:rPr>
                <w:rFonts w:ascii="Arial" w:hAnsi="Arial" w:cs="Arial"/>
                <w:b/>
                <w:bCs/>
                <w:lang w:val="en-DE"/>
              </w:rPr>
              <w:t xml:space="preserve"> [</w:t>
            </w:r>
            <w:proofErr w:type="spellStart"/>
            <w:r w:rsidRPr="00A57625">
              <w:rPr>
                <w:rFonts w:ascii="Arial" w:hAnsi="Arial" w:cs="Arial"/>
                <w:b/>
                <w:bCs/>
                <w:lang w:val="en-DE"/>
              </w:rPr>
              <w:t>eNS_UICC</w:t>
            </w:r>
            <w:proofErr w:type="spellEnd"/>
            <w:r w:rsidRPr="00385157">
              <w:rPr>
                <w:rFonts w:ascii="Arial" w:hAnsi="Arial" w:cs="Arial"/>
                <w:b/>
                <w:bCs/>
                <w:lang w:val="en-DE"/>
              </w:rPr>
              <w:t>]</w:t>
            </w:r>
          </w:p>
        </w:tc>
        <w:tc>
          <w:tcPr>
            <w:tcW w:w="1240" w:type="dxa"/>
            <w:tcBorders>
              <w:bottom w:val="single" w:sz="4" w:space="0" w:color="auto"/>
            </w:tcBorders>
            <w:shd w:val="clear" w:color="auto" w:fill="FDE9D9" w:themeFill="accent6" w:themeFillTint="33"/>
          </w:tcPr>
          <w:p w14:paraId="1233A88D"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9C6564" w:rsidRPr="0005226A" w:rsidRDefault="009C6564" w:rsidP="009C6564">
            <w:pPr>
              <w:spacing w:after="0"/>
              <w:rPr>
                <w:rFonts w:ascii="Arial" w:hAnsi="Arial" w:cs="Arial"/>
                <w:color w:val="FF0000"/>
                <w:lang w:val="en-US"/>
              </w:rPr>
            </w:pPr>
          </w:p>
        </w:tc>
      </w:tr>
      <w:tr w:rsidR="009C6564" w:rsidRPr="00107C20" w14:paraId="4B261CB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9C6564" w:rsidRPr="0005226A" w:rsidRDefault="009C6564" w:rsidP="009C6564">
            <w:pPr>
              <w:spacing w:after="0"/>
              <w:rPr>
                <w:rFonts w:ascii="Arial" w:hAnsi="Arial" w:cs="Arial"/>
                <w:lang w:val="en-US"/>
              </w:rPr>
            </w:pPr>
          </w:p>
        </w:tc>
      </w:tr>
      <w:tr w:rsidR="009C6564" w:rsidRPr="00107C20" w14:paraId="3E7B6D07"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9C6564" w:rsidRPr="00230482" w:rsidRDefault="009C6564" w:rsidP="009C6564">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73</w:t>
            </w:r>
          </w:p>
        </w:tc>
        <w:tc>
          <w:tcPr>
            <w:tcW w:w="2527" w:type="dxa"/>
            <w:tcBorders>
              <w:bottom w:val="single" w:sz="4" w:space="0" w:color="auto"/>
            </w:tcBorders>
            <w:shd w:val="clear" w:color="auto" w:fill="FDE9D9" w:themeFill="accent6" w:themeFillTint="33"/>
          </w:tcPr>
          <w:p w14:paraId="1BE9B7AC" w14:textId="444571A5" w:rsidR="009C6564" w:rsidRDefault="009C6564" w:rsidP="009C6564">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9C6564" w:rsidRPr="00EB322D" w:rsidRDefault="009C6564" w:rsidP="009C6564">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9C6564" w:rsidRPr="0005226A" w:rsidRDefault="009C6564" w:rsidP="009C6564">
            <w:pPr>
              <w:spacing w:after="0"/>
              <w:rPr>
                <w:rFonts w:ascii="Arial" w:hAnsi="Arial" w:cs="Arial"/>
                <w:color w:val="FF0000"/>
                <w:lang w:val="en-US"/>
              </w:rPr>
            </w:pPr>
          </w:p>
        </w:tc>
      </w:tr>
      <w:tr w:rsidR="009C6564" w:rsidRPr="00107C20" w14:paraId="36EBEB2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9FA0E2" w14:textId="77777777" w:rsidR="009C6564" w:rsidRPr="0005226A" w:rsidRDefault="009C6564" w:rsidP="009C6564">
            <w:pPr>
              <w:spacing w:after="0"/>
              <w:rPr>
                <w:rFonts w:ascii="Arial" w:hAnsi="Arial" w:cs="Arial"/>
                <w:lang w:val="en-US"/>
              </w:rPr>
            </w:pPr>
          </w:p>
        </w:tc>
      </w:tr>
      <w:tr w:rsidR="009C6564" w:rsidRPr="00107C20" w14:paraId="07B26B46"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9C6564" w:rsidRPr="00A57625" w:rsidRDefault="009C6564" w:rsidP="009C6564">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74</w:t>
            </w:r>
          </w:p>
        </w:tc>
        <w:tc>
          <w:tcPr>
            <w:tcW w:w="2527" w:type="dxa"/>
            <w:tcBorders>
              <w:bottom w:val="single" w:sz="4" w:space="0" w:color="auto"/>
            </w:tcBorders>
            <w:shd w:val="clear" w:color="auto" w:fill="FDE9D9" w:themeFill="accent6" w:themeFillTint="33"/>
          </w:tcPr>
          <w:p w14:paraId="5826C69C" w14:textId="546119EF" w:rsidR="009C6564" w:rsidRPr="00A540FD" w:rsidRDefault="009C6564" w:rsidP="009C6564">
            <w:pPr>
              <w:spacing w:after="0"/>
              <w:rPr>
                <w:rFonts w:ascii="Arial" w:hAnsi="Arial" w:cs="Arial"/>
                <w:b/>
                <w:lang w:val="en-US"/>
              </w:rPr>
            </w:pPr>
            <w:r w:rsidRPr="00A540FD">
              <w:rPr>
                <w:rFonts w:ascii="Arial" w:hAnsi="Arial" w:cs="Arial"/>
                <w:b/>
                <w:lang w:val="en-US"/>
              </w:rPr>
              <w:t xml:space="preserve">CT aspects on </w:t>
            </w:r>
            <w:bookmarkStart w:id="7" w:name="_Hlk130570053"/>
            <w:r w:rsidRPr="00A540FD">
              <w:rPr>
                <w:rFonts w:ascii="Arial" w:hAnsi="Arial" w:cs="Arial"/>
                <w:b/>
                <w:lang w:val="en-US"/>
              </w:rPr>
              <w:t>Spending Limits for AM and UE Policies in the 5GC</w:t>
            </w:r>
            <w:bookmarkEnd w:id="7"/>
            <w:r w:rsidRPr="00A540FD">
              <w:rPr>
                <w:rFonts w:ascii="Arial" w:hAnsi="Arial" w:cs="Arial"/>
                <w:b/>
                <w:lang w:val="en-US"/>
              </w:rPr>
              <w:t xml:space="preserve"> </w:t>
            </w:r>
          </w:p>
          <w:p w14:paraId="629E3ED6" w14:textId="66E309A2" w:rsidR="009C6564" w:rsidRPr="00A540FD" w:rsidRDefault="009C6564" w:rsidP="009C6564">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9C6564" w:rsidRPr="0005226A" w:rsidRDefault="009C6564" w:rsidP="009C6564">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9C6564" w:rsidRPr="0005226A" w:rsidRDefault="009C6564" w:rsidP="009C656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9C6564" w:rsidRPr="0005226A" w:rsidRDefault="009C6564" w:rsidP="009C656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9C6564" w:rsidRPr="0005226A" w:rsidRDefault="009C6564" w:rsidP="009C656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9C6564" w:rsidRPr="0005226A" w:rsidRDefault="009C6564" w:rsidP="009C6564">
            <w:pPr>
              <w:spacing w:after="0"/>
              <w:rPr>
                <w:rFonts w:ascii="Arial" w:hAnsi="Arial" w:cs="Arial"/>
                <w:color w:val="FF0000"/>
                <w:lang w:val="en-US"/>
              </w:rPr>
            </w:pPr>
          </w:p>
        </w:tc>
      </w:tr>
      <w:tr w:rsidR="009C6564" w:rsidRPr="00107C20" w14:paraId="6FDB1E5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9C6564" w:rsidRPr="0077413E" w:rsidRDefault="009C6564" w:rsidP="009C656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9C6564" w:rsidRPr="00107C20" w:rsidRDefault="009C6564" w:rsidP="009C656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77777777" w:rsidR="009C6564" w:rsidRPr="0005226A" w:rsidRDefault="009C6564" w:rsidP="009C6564">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77777777" w:rsidR="009C6564" w:rsidRPr="0005226A" w:rsidRDefault="009C6564" w:rsidP="009C6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77777777" w:rsidR="009C6564" w:rsidRPr="0005226A" w:rsidRDefault="009C6564" w:rsidP="009C6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9C6564" w:rsidRPr="0005226A" w:rsidRDefault="009C6564" w:rsidP="009C6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18CF72" w14:textId="77777777" w:rsidR="009C6564" w:rsidRPr="0005226A" w:rsidRDefault="009C6564" w:rsidP="009C6564">
            <w:pPr>
              <w:spacing w:after="0"/>
              <w:rPr>
                <w:rFonts w:ascii="Arial" w:hAnsi="Arial" w:cs="Arial"/>
                <w:lang w:val="en-US"/>
              </w:rPr>
            </w:pPr>
          </w:p>
        </w:tc>
      </w:tr>
      <w:tr w:rsidR="003A6009" w:rsidRPr="0005226A" w14:paraId="5813ED7B" w14:textId="525F6A9A" w:rsidTr="003A6009">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3A6009" w:rsidRPr="00A57625" w:rsidRDefault="003A6009" w:rsidP="003A6009">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75</w:t>
            </w:r>
          </w:p>
        </w:tc>
        <w:tc>
          <w:tcPr>
            <w:tcW w:w="2527" w:type="dxa"/>
            <w:tcBorders>
              <w:bottom w:val="single" w:sz="4" w:space="0" w:color="auto"/>
            </w:tcBorders>
            <w:shd w:val="clear" w:color="auto" w:fill="FDE9D9" w:themeFill="accent6" w:themeFillTint="33"/>
          </w:tcPr>
          <w:p w14:paraId="331E4D05" w14:textId="77777777" w:rsidR="003A6009" w:rsidRPr="00A540FD" w:rsidRDefault="003A6009" w:rsidP="003A6009">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3A6009" w:rsidRPr="00A540FD" w:rsidRDefault="003A6009" w:rsidP="003A6009">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3A6009" w:rsidRPr="0005226A" w:rsidRDefault="003A6009" w:rsidP="003A600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3A6009" w:rsidRPr="0005226A"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3A6009" w:rsidRPr="0005226A" w:rsidRDefault="003A6009" w:rsidP="003A600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3A6009" w:rsidRPr="0005226A" w:rsidRDefault="003A6009" w:rsidP="003A6009">
            <w:pPr>
              <w:spacing w:after="0"/>
              <w:rPr>
                <w:rFonts w:ascii="Arial" w:hAnsi="Arial" w:cs="Arial"/>
                <w:color w:val="FF0000"/>
                <w:lang w:val="en-US"/>
              </w:rPr>
            </w:pPr>
          </w:p>
        </w:tc>
        <w:tc>
          <w:tcPr>
            <w:tcW w:w="4484" w:type="dxa"/>
          </w:tcPr>
          <w:p w14:paraId="3189831E" w14:textId="77777777" w:rsidR="003A6009" w:rsidRPr="0005226A" w:rsidRDefault="003A6009" w:rsidP="003A6009">
            <w:pPr>
              <w:overflowPunct/>
              <w:autoSpaceDE/>
              <w:autoSpaceDN/>
              <w:adjustRightInd/>
              <w:spacing w:after="0"/>
              <w:textAlignment w:val="auto"/>
              <w:rPr>
                <w:rFonts w:ascii="Arial" w:hAnsi="Arial" w:cs="Arial"/>
                <w:color w:val="FF0000"/>
                <w:lang w:val="en-US"/>
              </w:rPr>
            </w:pPr>
          </w:p>
        </w:tc>
      </w:tr>
      <w:tr w:rsidR="003A6009" w:rsidRPr="0005226A" w14:paraId="636305B5" w14:textId="225D7BF3" w:rsidTr="003A6009">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3A6009" w:rsidRPr="0077413E" w:rsidRDefault="003A6009" w:rsidP="003A600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3A6009" w:rsidRPr="00107C20" w:rsidRDefault="003A6009" w:rsidP="003A600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77777777" w:rsidR="003A6009" w:rsidRPr="0005226A" w:rsidRDefault="003A6009" w:rsidP="003A600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77777777" w:rsidR="003A6009" w:rsidRPr="0005226A" w:rsidRDefault="003A6009" w:rsidP="003A600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77777777" w:rsidR="003A6009" w:rsidRPr="0005226A" w:rsidRDefault="003A6009" w:rsidP="003A600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3A6009" w:rsidRPr="0005226A" w:rsidRDefault="003A6009" w:rsidP="003A6009">
            <w:pPr>
              <w:spacing w:after="0"/>
              <w:rPr>
                <w:rFonts w:ascii="Arial" w:hAnsi="Arial" w:cs="Arial"/>
                <w:lang w:val="en-US"/>
              </w:rPr>
            </w:pPr>
          </w:p>
        </w:tc>
        <w:tc>
          <w:tcPr>
            <w:tcW w:w="4484" w:type="dxa"/>
          </w:tcPr>
          <w:p w14:paraId="7768EAB9" w14:textId="77777777" w:rsidR="003A6009" w:rsidRPr="0005226A" w:rsidRDefault="003A6009" w:rsidP="003A6009">
            <w:pPr>
              <w:overflowPunct/>
              <w:autoSpaceDE/>
              <w:autoSpaceDN/>
              <w:adjustRightInd/>
              <w:spacing w:after="0"/>
              <w:textAlignment w:val="auto"/>
              <w:rPr>
                <w:rFonts w:ascii="Arial" w:hAnsi="Arial" w:cs="Arial"/>
                <w:lang w:val="en-US"/>
              </w:rPr>
            </w:pPr>
          </w:p>
        </w:tc>
      </w:tr>
      <w:tr w:rsidR="003A6009" w:rsidRPr="0005226A" w14:paraId="195499E6"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3A6009" w:rsidRPr="00A57625" w:rsidRDefault="003A6009" w:rsidP="003A6009">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76</w:t>
            </w:r>
          </w:p>
        </w:tc>
        <w:tc>
          <w:tcPr>
            <w:tcW w:w="2527" w:type="dxa"/>
            <w:tcBorders>
              <w:bottom w:val="single" w:sz="4" w:space="0" w:color="auto"/>
            </w:tcBorders>
            <w:shd w:val="clear" w:color="auto" w:fill="FDE9D9" w:themeFill="accent6" w:themeFillTint="33"/>
          </w:tcPr>
          <w:p w14:paraId="47C1075D" w14:textId="57478A38" w:rsidR="003A6009" w:rsidRPr="003A6009" w:rsidRDefault="00C1680A" w:rsidP="003A6009">
            <w:pPr>
              <w:spacing w:after="0"/>
              <w:rPr>
                <w:rFonts w:ascii="Arial" w:hAnsi="Arial" w:cs="Arial"/>
                <w:b/>
                <w:lang w:val="en-DE"/>
              </w:rPr>
            </w:pPr>
            <w:r w:rsidRPr="00C1680A">
              <w:rPr>
                <w:rFonts w:ascii="Arial" w:hAnsi="Arial" w:cs="Arial"/>
                <w:b/>
                <w:lang w:val="en-US"/>
              </w:rPr>
              <w:t>CT aspects of Mission Critical ad hoc group Communications</w:t>
            </w:r>
          </w:p>
          <w:p w14:paraId="53444BB5" w14:textId="12C089C1" w:rsidR="003A6009" w:rsidRPr="00A540FD" w:rsidRDefault="003A6009" w:rsidP="003A6009">
            <w:pPr>
              <w:spacing w:after="0"/>
              <w:rPr>
                <w:rFonts w:ascii="Arial" w:hAnsi="Arial" w:cs="Arial"/>
                <w:b/>
                <w:lang w:val="en-US"/>
              </w:rPr>
            </w:pPr>
            <w:r w:rsidRPr="00A540FD">
              <w:rPr>
                <w:rFonts w:ascii="Arial" w:hAnsi="Arial" w:cs="Arial"/>
                <w:b/>
                <w:lang w:val="en-US"/>
              </w:rPr>
              <w:t xml:space="preserve"> [</w:t>
            </w:r>
            <w:r>
              <w:rPr>
                <w:rFonts w:ascii="Arial" w:hAnsi="Arial" w:cs="Arial"/>
                <w:b/>
                <w:lang w:val="en-DE"/>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3A6009" w:rsidRPr="0005226A" w:rsidRDefault="003A6009" w:rsidP="003A600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3A6009" w:rsidRPr="0005226A"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3A6009" w:rsidRPr="0005226A" w:rsidRDefault="003A6009" w:rsidP="003A600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3A6009" w:rsidRPr="0005226A" w:rsidRDefault="003A6009" w:rsidP="003A6009">
            <w:pPr>
              <w:spacing w:after="0"/>
              <w:rPr>
                <w:rFonts w:ascii="Arial" w:hAnsi="Arial" w:cs="Arial"/>
                <w:color w:val="FF0000"/>
                <w:lang w:val="en-US"/>
              </w:rPr>
            </w:pPr>
          </w:p>
        </w:tc>
      </w:tr>
      <w:tr w:rsidR="003A6009" w:rsidRPr="0005226A" w14:paraId="0A9E39F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3A6009" w:rsidRPr="0077413E" w:rsidRDefault="003A6009" w:rsidP="003A600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3A6009" w:rsidRPr="00107C20" w:rsidRDefault="003A6009" w:rsidP="003A600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981A89" w14:textId="77777777" w:rsidR="003A6009" w:rsidRPr="0005226A" w:rsidRDefault="003A6009" w:rsidP="003A600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3EDAA7" w14:textId="77777777" w:rsidR="003A6009" w:rsidRPr="0005226A" w:rsidRDefault="003A6009" w:rsidP="003A600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570D42" w14:textId="77777777" w:rsidR="003A6009" w:rsidRPr="0005226A" w:rsidRDefault="003A6009" w:rsidP="003A600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A49FF4"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991A9A" w14:textId="77777777" w:rsidR="003A6009" w:rsidRPr="0005226A" w:rsidRDefault="003A6009" w:rsidP="003A6009">
            <w:pPr>
              <w:spacing w:after="0"/>
              <w:rPr>
                <w:rFonts w:ascii="Arial" w:hAnsi="Arial" w:cs="Arial"/>
                <w:lang w:val="en-US"/>
              </w:rPr>
            </w:pPr>
          </w:p>
        </w:tc>
      </w:tr>
      <w:tr w:rsidR="00F01767" w:rsidRPr="0005226A" w14:paraId="39A0940D" w14:textId="77777777" w:rsidTr="009E0D2A">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439D01F" w14:textId="57AA812C" w:rsidR="00F01767" w:rsidRPr="00A57625" w:rsidRDefault="00F01767" w:rsidP="009E0D2A">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77</w:t>
            </w:r>
          </w:p>
        </w:tc>
        <w:tc>
          <w:tcPr>
            <w:tcW w:w="2527" w:type="dxa"/>
            <w:tcBorders>
              <w:bottom w:val="single" w:sz="4" w:space="0" w:color="auto"/>
            </w:tcBorders>
            <w:shd w:val="clear" w:color="auto" w:fill="FDE9D9" w:themeFill="accent6" w:themeFillTint="33"/>
          </w:tcPr>
          <w:p w14:paraId="78F22068" w14:textId="58132051" w:rsidR="00F01767" w:rsidRPr="00F01767" w:rsidRDefault="00F01767" w:rsidP="009E0D2A">
            <w:pPr>
              <w:spacing w:after="0"/>
              <w:rPr>
                <w:rFonts w:ascii="Arial" w:hAnsi="Arial" w:cs="Arial"/>
                <w:b/>
                <w:lang w:val="en-US"/>
              </w:rPr>
            </w:pPr>
            <w:r w:rsidRPr="00F01767">
              <w:rPr>
                <w:rFonts w:ascii="Arial" w:hAnsi="Arial" w:cs="Arial"/>
                <w:b/>
                <w:lang w:val="en-US"/>
              </w:rPr>
              <w:t>NRF API enhancements to avoid signalling and storing of redundant data</w:t>
            </w:r>
          </w:p>
          <w:p w14:paraId="7BD22C3D" w14:textId="65EC035C" w:rsidR="00F01767" w:rsidRPr="00EB1193" w:rsidRDefault="00F01767" w:rsidP="009E0D2A">
            <w:pPr>
              <w:spacing w:after="0"/>
              <w:rPr>
                <w:rFonts w:ascii="Arial" w:hAnsi="Arial" w:cs="Arial"/>
                <w:b/>
                <w:lang w:val="en-DE"/>
              </w:rPr>
            </w:pPr>
            <w:r w:rsidRPr="00A540FD">
              <w:rPr>
                <w:rFonts w:ascii="Arial" w:hAnsi="Arial" w:cs="Arial"/>
                <w:b/>
                <w:lang w:val="en-US"/>
              </w:rPr>
              <w:t xml:space="preserve"> [</w:t>
            </w:r>
            <w:proofErr w:type="spellStart"/>
            <w:proofErr w:type="gramStart"/>
            <w:r>
              <w:rPr>
                <w:rFonts w:ascii="Arial" w:hAnsi="Arial" w:cs="Arial"/>
                <w:b/>
                <w:lang w:val="en-DE"/>
              </w:rPr>
              <w:t>NRFe</w:t>
            </w:r>
            <w:proofErr w:type="spellEnd"/>
            <w:r w:rsidRPr="00A540FD">
              <w:rPr>
                <w:rFonts w:ascii="Arial" w:hAnsi="Arial" w:cs="Arial"/>
                <w:b/>
                <w:lang w:val="en-US"/>
              </w:rPr>
              <w:t>]</w:t>
            </w:r>
            <w:r w:rsidR="00EB1193">
              <w:rPr>
                <w:rFonts w:ascii="Arial" w:hAnsi="Arial" w:cs="Arial"/>
                <w:b/>
                <w:lang w:val="en-DE"/>
              </w:rPr>
              <w:t xml:space="preserve">  </w:t>
            </w:r>
            <w:r w:rsidR="00EB1193" w:rsidRPr="00EB1193">
              <w:rPr>
                <w:rFonts w:ascii="Arial" w:hAnsi="Arial" w:cs="Arial"/>
                <w:b/>
                <w:color w:val="FF0000"/>
                <w:lang w:val="en-DE"/>
              </w:rPr>
              <w:t>NEW</w:t>
            </w:r>
            <w:proofErr w:type="gramEnd"/>
          </w:p>
        </w:tc>
        <w:tc>
          <w:tcPr>
            <w:tcW w:w="1240" w:type="dxa"/>
            <w:tcBorders>
              <w:bottom w:val="single" w:sz="4" w:space="0" w:color="auto"/>
            </w:tcBorders>
            <w:shd w:val="clear" w:color="auto" w:fill="FDE9D9" w:themeFill="accent6" w:themeFillTint="33"/>
          </w:tcPr>
          <w:p w14:paraId="48F8271B" w14:textId="77777777" w:rsidR="00F01767" w:rsidRPr="0005226A" w:rsidRDefault="00F01767" w:rsidP="009E0D2A">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F01767" w:rsidRPr="0005226A" w:rsidRDefault="00F01767" w:rsidP="009E0D2A">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F01767" w:rsidRPr="0005226A" w:rsidRDefault="00F01767" w:rsidP="009E0D2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F01767" w:rsidRPr="0005226A" w:rsidRDefault="00F01767" w:rsidP="009E0D2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F01767" w:rsidRPr="0005226A" w:rsidRDefault="00F01767" w:rsidP="009E0D2A">
            <w:pPr>
              <w:spacing w:after="0"/>
              <w:rPr>
                <w:rFonts w:ascii="Arial" w:hAnsi="Arial" w:cs="Arial"/>
                <w:color w:val="FF0000"/>
                <w:lang w:val="en-US"/>
              </w:rPr>
            </w:pPr>
          </w:p>
        </w:tc>
      </w:tr>
      <w:tr w:rsidR="00F01767" w:rsidRPr="0005226A" w14:paraId="52708879"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F01767" w:rsidRPr="0077413E" w:rsidRDefault="00F01767" w:rsidP="009E0D2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F01767" w:rsidRPr="00107C20" w:rsidRDefault="00F01767" w:rsidP="009E0D2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730DA5" w14:textId="77777777" w:rsidR="00F01767" w:rsidRPr="0005226A" w:rsidRDefault="00F01767" w:rsidP="009E0D2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DF22AC" w14:textId="77777777" w:rsidR="00F01767" w:rsidRPr="0005226A" w:rsidRDefault="00F01767" w:rsidP="009E0D2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41EF02" w14:textId="77777777" w:rsidR="00F01767" w:rsidRPr="0005226A" w:rsidRDefault="00F01767" w:rsidP="009E0D2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7B075A" w14:textId="77777777" w:rsidR="00F01767" w:rsidRPr="0005226A" w:rsidRDefault="00F01767" w:rsidP="009E0D2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D5E9A1" w14:textId="77777777" w:rsidR="00F01767" w:rsidRPr="0005226A" w:rsidRDefault="00F01767" w:rsidP="009E0D2A">
            <w:pPr>
              <w:spacing w:after="0"/>
              <w:rPr>
                <w:rFonts w:ascii="Arial" w:hAnsi="Arial" w:cs="Arial"/>
                <w:lang w:val="en-US"/>
              </w:rPr>
            </w:pPr>
          </w:p>
        </w:tc>
      </w:tr>
      <w:tr w:rsidR="009E0D2A" w:rsidRPr="0005226A" w14:paraId="1A3E1D80" w14:textId="77777777" w:rsidTr="009E0D2A">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9E0D2A" w:rsidRPr="00A57625" w:rsidRDefault="009E0D2A" w:rsidP="009E0D2A">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78</w:t>
            </w:r>
          </w:p>
        </w:tc>
        <w:tc>
          <w:tcPr>
            <w:tcW w:w="2527" w:type="dxa"/>
            <w:tcBorders>
              <w:bottom w:val="single" w:sz="4" w:space="0" w:color="auto"/>
            </w:tcBorders>
            <w:shd w:val="clear" w:color="auto" w:fill="FDE9D9" w:themeFill="accent6" w:themeFillTint="33"/>
          </w:tcPr>
          <w:p w14:paraId="045A33E3" w14:textId="76AF9599" w:rsidR="009E0D2A" w:rsidRPr="00F01767" w:rsidRDefault="00DC4568" w:rsidP="009E0D2A">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28F94A60" w:rsidR="009E0D2A" w:rsidRPr="00EB1193" w:rsidRDefault="009E0D2A" w:rsidP="009E0D2A">
            <w:pPr>
              <w:spacing w:after="0"/>
              <w:rPr>
                <w:rFonts w:ascii="Arial" w:hAnsi="Arial" w:cs="Arial"/>
                <w:b/>
                <w:lang w:val="en-DE"/>
              </w:rPr>
            </w:pPr>
            <w:r w:rsidRPr="00A540FD">
              <w:rPr>
                <w:rFonts w:ascii="Arial" w:hAnsi="Arial" w:cs="Arial"/>
                <w:b/>
                <w:lang w:val="en-US"/>
              </w:rPr>
              <w:t xml:space="preserve"> [</w:t>
            </w:r>
            <w:r w:rsidR="00DC4568" w:rsidRPr="00DC4568">
              <w:rPr>
                <w:rFonts w:ascii="Arial" w:hAnsi="Arial" w:cs="Arial"/>
                <w:b/>
                <w:lang w:val="en-US"/>
              </w:rPr>
              <w:t>NSCALE</w:t>
            </w:r>
            <w:r w:rsidRPr="00A540FD">
              <w:rPr>
                <w:rFonts w:ascii="Arial" w:hAnsi="Arial" w:cs="Arial"/>
                <w:b/>
                <w:lang w:val="en-US"/>
              </w:rPr>
              <w:t>]</w:t>
            </w:r>
            <w:r w:rsidR="00EB1193">
              <w:rPr>
                <w:rFonts w:ascii="Arial" w:hAnsi="Arial" w:cs="Arial"/>
                <w:b/>
                <w:lang w:val="en-DE"/>
              </w:rPr>
              <w:t xml:space="preserve"> </w:t>
            </w:r>
            <w:r w:rsidR="00EB1193" w:rsidRPr="00EB1193">
              <w:rPr>
                <w:rFonts w:ascii="Arial" w:hAnsi="Arial" w:cs="Arial"/>
                <w:b/>
                <w:color w:val="FF0000"/>
                <w:lang w:val="en-DE"/>
              </w:rPr>
              <w:t>NEW</w:t>
            </w:r>
          </w:p>
        </w:tc>
        <w:tc>
          <w:tcPr>
            <w:tcW w:w="1240" w:type="dxa"/>
            <w:tcBorders>
              <w:bottom w:val="single" w:sz="4" w:space="0" w:color="auto"/>
            </w:tcBorders>
            <w:shd w:val="clear" w:color="auto" w:fill="FDE9D9" w:themeFill="accent6" w:themeFillTint="33"/>
          </w:tcPr>
          <w:p w14:paraId="7773B040" w14:textId="77777777" w:rsidR="009E0D2A" w:rsidRPr="0005226A" w:rsidRDefault="009E0D2A" w:rsidP="009E0D2A">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9E0D2A" w:rsidRPr="0005226A" w:rsidRDefault="009E0D2A" w:rsidP="009E0D2A">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9E0D2A" w:rsidRPr="0005226A" w:rsidRDefault="009E0D2A" w:rsidP="009E0D2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9E0D2A" w:rsidRPr="0005226A" w:rsidRDefault="009E0D2A" w:rsidP="009E0D2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9E0D2A" w:rsidRPr="0005226A" w:rsidRDefault="009E0D2A" w:rsidP="009E0D2A">
            <w:pPr>
              <w:spacing w:after="0"/>
              <w:rPr>
                <w:rFonts w:ascii="Arial" w:hAnsi="Arial" w:cs="Arial"/>
                <w:color w:val="FF0000"/>
                <w:lang w:val="en-US"/>
              </w:rPr>
            </w:pPr>
          </w:p>
        </w:tc>
      </w:tr>
      <w:tr w:rsidR="009E0D2A" w:rsidRPr="0005226A" w14:paraId="52D568BD"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9E0D2A" w:rsidRPr="0077413E" w:rsidRDefault="009E0D2A" w:rsidP="009E0D2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9E0D2A" w:rsidRPr="00107C20" w:rsidRDefault="009E0D2A" w:rsidP="009E0D2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3638FE" w14:textId="77777777" w:rsidR="009E0D2A" w:rsidRPr="0005226A" w:rsidRDefault="009E0D2A" w:rsidP="009E0D2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353466" w14:textId="77777777" w:rsidR="009E0D2A" w:rsidRPr="0005226A" w:rsidRDefault="009E0D2A" w:rsidP="009E0D2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281BDF" w14:textId="77777777" w:rsidR="009E0D2A" w:rsidRPr="0005226A" w:rsidRDefault="009E0D2A" w:rsidP="009E0D2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C22CBA" w14:textId="77777777" w:rsidR="009E0D2A" w:rsidRPr="0005226A" w:rsidRDefault="009E0D2A" w:rsidP="009E0D2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3AB8EE" w14:textId="77777777" w:rsidR="009E0D2A" w:rsidRPr="0005226A" w:rsidRDefault="009E0D2A" w:rsidP="009E0D2A">
            <w:pPr>
              <w:spacing w:after="0"/>
              <w:rPr>
                <w:rFonts w:ascii="Arial" w:hAnsi="Arial" w:cs="Arial"/>
                <w:lang w:val="en-US"/>
              </w:rPr>
            </w:pPr>
          </w:p>
        </w:tc>
      </w:tr>
      <w:tr w:rsidR="003A6009" w:rsidRPr="00107C20" w14:paraId="2554A31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B472603" w14:textId="4D134BD0" w:rsidR="003A6009" w:rsidRPr="00230482" w:rsidRDefault="003A6009" w:rsidP="003A6009">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w:t>
            </w:r>
            <w:r w:rsidR="009E0D2A">
              <w:rPr>
                <w:rFonts w:ascii="Arial" w:hAnsi="Arial" w:cs="Arial"/>
                <w:b/>
                <w:bCs/>
                <w:lang w:val="en-DE"/>
              </w:rPr>
              <w:t>9</w:t>
            </w:r>
          </w:p>
        </w:tc>
        <w:tc>
          <w:tcPr>
            <w:tcW w:w="2527" w:type="dxa"/>
            <w:tcBorders>
              <w:bottom w:val="single" w:sz="4" w:space="0" w:color="auto"/>
            </w:tcBorders>
            <w:shd w:val="clear" w:color="auto" w:fill="FDE9D9" w:themeFill="accent6" w:themeFillTint="33"/>
          </w:tcPr>
          <w:p w14:paraId="316C2E56" w14:textId="2D280F64" w:rsidR="003A6009" w:rsidRPr="00A540FD" w:rsidRDefault="003A6009" w:rsidP="003A6009">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3A6009" w:rsidRPr="0005226A" w:rsidRDefault="003A6009" w:rsidP="003A600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3A6009" w:rsidRPr="0005226A"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3A6009" w:rsidRPr="0005226A" w:rsidRDefault="003A6009" w:rsidP="003A600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3A6009" w:rsidRPr="0005226A" w:rsidRDefault="003A6009" w:rsidP="003A6009">
            <w:pPr>
              <w:spacing w:after="0"/>
              <w:rPr>
                <w:rFonts w:ascii="Arial" w:hAnsi="Arial" w:cs="Arial"/>
                <w:color w:val="FF0000"/>
                <w:lang w:val="en-US"/>
              </w:rPr>
            </w:pPr>
          </w:p>
        </w:tc>
      </w:tr>
      <w:tr w:rsidR="003A6009" w:rsidRPr="00107C20" w14:paraId="2943C88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3A6009" w:rsidRDefault="003A6009" w:rsidP="003A600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3A6009" w:rsidRPr="00107C20" w:rsidRDefault="003A6009" w:rsidP="003A600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3A6009" w:rsidRPr="0005226A" w:rsidRDefault="003A6009" w:rsidP="003A6009">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3A6009" w:rsidRPr="0005226A" w:rsidRDefault="003A6009" w:rsidP="003A600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3A6009" w:rsidRPr="0005226A" w:rsidRDefault="003A6009" w:rsidP="003A600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3A6009" w:rsidRPr="0005226A" w:rsidRDefault="003A6009" w:rsidP="003A6009">
            <w:pPr>
              <w:spacing w:after="0"/>
              <w:rPr>
                <w:rFonts w:ascii="Arial" w:hAnsi="Arial" w:cs="Arial"/>
                <w:lang w:val="en-US"/>
              </w:rPr>
            </w:pPr>
          </w:p>
        </w:tc>
      </w:tr>
      <w:tr w:rsidR="003A6009" w:rsidRPr="000472D1" w14:paraId="4A6ACBC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3A6009" w:rsidRPr="00107C20" w:rsidRDefault="003A6009" w:rsidP="003A6009">
            <w:pPr>
              <w:spacing w:after="0"/>
              <w:rPr>
                <w:rFonts w:ascii="Arial" w:hAnsi="Arial" w:cs="Arial"/>
                <w:b/>
                <w:bCs/>
                <w:lang w:val="en-US"/>
              </w:rPr>
            </w:pPr>
            <w:bookmarkStart w:id="8" w:name="_Hlk112421473"/>
            <w:r>
              <w:rPr>
                <w:rFonts w:ascii="Arial" w:hAnsi="Arial" w:cs="Arial"/>
                <w:b/>
                <w:bCs/>
                <w:lang w:val="en-US"/>
              </w:rPr>
              <w:lastRenderedPageBreak/>
              <w:t>19</w:t>
            </w:r>
          </w:p>
        </w:tc>
        <w:tc>
          <w:tcPr>
            <w:tcW w:w="2527" w:type="dxa"/>
            <w:tcBorders>
              <w:top w:val="single" w:sz="18" w:space="0" w:color="auto"/>
              <w:bottom w:val="single" w:sz="18" w:space="0" w:color="auto"/>
            </w:tcBorders>
            <w:shd w:val="clear" w:color="auto" w:fill="E6E6E6"/>
          </w:tcPr>
          <w:p w14:paraId="1B9E7CDB"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3A6009" w:rsidRPr="0005226A" w:rsidRDefault="003A6009" w:rsidP="003A6009">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3A6009" w:rsidRPr="0005226A" w:rsidRDefault="003A6009" w:rsidP="003A6009">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3A6009" w:rsidRPr="0005226A" w:rsidRDefault="003A6009" w:rsidP="003A6009">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3A6009" w:rsidRPr="0005226A" w:rsidRDefault="003A6009" w:rsidP="003A6009">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MCC Specification status lists, specs per release etc.</w:t>
            </w:r>
          </w:p>
          <w:p w14:paraId="0EB9BCB3" w14:textId="77777777" w:rsidR="003A6009" w:rsidRPr="0005226A" w:rsidRDefault="003A6009" w:rsidP="003A6009">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approval</w:t>
            </w:r>
          </w:p>
          <w:p w14:paraId="0688D547" w14:textId="77777777" w:rsidR="003A6009" w:rsidRPr="0005226A" w:rsidRDefault="003A6009" w:rsidP="003A6009">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information</w:t>
            </w:r>
          </w:p>
        </w:tc>
      </w:tr>
      <w:tr w:rsidR="003A6009" w:rsidRPr="000472D1" w14:paraId="385F8629"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3A6009" w:rsidRPr="00107C20" w:rsidRDefault="003A6009" w:rsidP="003A6009">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3A6009" w:rsidRPr="0005226A" w:rsidRDefault="003A6009" w:rsidP="003A6009">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3A6009" w:rsidRPr="0005226A" w:rsidRDefault="003A6009" w:rsidP="003A6009">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3A6009" w:rsidRPr="0005226A" w:rsidRDefault="003A6009" w:rsidP="003A600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3A6009" w:rsidRPr="0005226A" w:rsidRDefault="003A6009" w:rsidP="003A600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3A6009" w:rsidRPr="0005226A" w:rsidRDefault="003A6009" w:rsidP="003A6009">
            <w:pPr>
              <w:spacing w:after="0"/>
              <w:rPr>
                <w:rFonts w:ascii="Arial" w:hAnsi="Arial" w:cs="Arial"/>
                <w:color w:val="FF0000"/>
                <w:lang w:val="en-US"/>
              </w:rPr>
            </w:pPr>
            <w:r w:rsidRPr="0005226A">
              <w:rPr>
                <w:rFonts w:ascii="Arial" w:hAnsi="Arial" w:cs="Arial"/>
                <w:color w:val="FF0000"/>
                <w:lang w:val="en-US"/>
              </w:rPr>
              <w:t>Specification status</w:t>
            </w:r>
          </w:p>
        </w:tc>
      </w:tr>
      <w:tr w:rsidR="003A6009" w:rsidRPr="000472D1" w14:paraId="28ACBF09"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43AAB221"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3A6009" w:rsidRPr="00107C20" w:rsidRDefault="003A6009" w:rsidP="003A6009">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3A6009" w:rsidRPr="0005226A" w:rsidRDefault="003A6009" w:rsidP="003A6009">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3A6009" w:rsidRPr="0005226A" w:rsidRDefault="003A6009" w:rsidP="003A6009">
            <w:pPr>
              <w:spacing w:after="0"/>
              <w:rPr>
                <w:rFonts w:ascii="Arial" w:hAnsi="Arial" w:cs="Arial"/>
                <w:lang w:val="en-US"/>
              </w:rPr>
            </w:pPr>
          </w:p>
        </w:tc>
      </w:tr>
      <w:tr w:rsidR="003A6009" w:rsidRPr="000472D1" w14:paraId="7AE96C9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3A6009" w:rsidRPr="00107C20" w:rsidRDefault="003A6009" w:rsidP="003A6009">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3A6009" w:rsidRPr="0005226A" w:rsidRDefault="003A6009" w:rsidP="003A6009">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3A6009" w:rsidRPr="0005226A" w:rsidRDefault="003A6009" w:rsidP="003A600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3A6009" w:rsidRPr="0005226A" w:rsidRDefault="003A6009" w:rsidP="003A6009">
            <w:pPr>
              <w:spacing w:after="0"/>
              <w:rPr>
                <w:rFonts w:ascii="Arial" w:hAnsi="Arial" w:cs="Arial"/>
                <w:color w:val="FF0000"/>
                <w:lang w:val="en-US"/>
              </w:rPr>
            </w:pPr>
            <w:r w:rsidRPr="0005226A">
              <w:rPr>
                <w:rFonts w:ascii="Arial" w:hAnsi="Arial" w:cs="Arial"/>
                <w:color w:val="FF0000"/>
                <w:lang w:val="en-US"/>
              </w:rPr>
              <w:t>Specifications for information</w:t>
            </w:r>
          </w:p>
        </w:tc>
      </w:tr>
      <w:tr w:rsidR="003A6009" w:rsidRPr="001171FB" w14:paraId="431B922F"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3A6009" w:rsidRPr="00107C20" w:rsidRDefault="003A6009" w:rsidP="003A60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3A6009" w:rsidRPr="00107C20" w:rsidRDefault="003A6009" w:rsidP="003A6009">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77777777" w:rsidR="003A6009" w:rsidRPr="0005226A" w:rsidRDefault="003A6009" w:rsidP="003A6009">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3A6009" w:rsidRPr="0005226A" w:rsidRDefault="003A6009" w:rsidP="003A6009">
            <w:pPr>
              <w:spacing w:after="0"/>
              <w:rPr>
                <w:rFonts w:ascii="Arial" w:hAnsi="Arial" w:cs="Arial"/>
                <w:color w:val="FF0000"/>
                <w:lang w:val="en-US"/>
              </w:rPr>
            </w:pPr>
          </w:p>
        </w:tc>
      </w:tr>
      <w:tr w:rsidR="003A6009" w:rsidRPr="000472D1" w14:paraId="5C1E311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3A6009" w:rsidRPr="00107C20" w:rsidRDefault="003A6009" w:rsidP="003A6009">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3A6009" w:rsidRPr="0005226A" w:rsidRDefault="003A6009" w:rsidP="003A6009">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3A6009" w:rsidRPr="0005226A"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3A6009" w:rsidRPr="0005226A" w:rsidRDefault="003A6009" w:rsidP="003A600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3A6009" w:rsidRPr="0005226A" w:rsidRDefault="003A6009" w:rsidP="003A6009">
            <w:pPr>
              <w:spacing w:after="0"/>
              <w:rPr>
                <w:rFonts w:ascii="Arial" w:hAnsi="Arial" w:cs="Arial"/>
                <w:color w:val="FF0000"/>
                <w:lang w:val="en-US"/>
              </w:rPr>
            </w:pPr>
            <w:r w:rsidRPr="0005226A">
              <w:rPr>
                <w:rFonts w:ascii="Arial" w:hAnsi="Arial" w:cs="Arial"/>
                <w:color w:val="FF0000"/>
                <w:lang w:val="en-US"/>
              </w:rPr>
              <w:t>Specifications for approval</w:t>
            </w:r>
          </w:p>
        </w:tc>
      </w:tr>
      <w:bookmarkEnd w:id="8"/>
      <w:tr w:rsidR="003A6009" w:rsidRPr="001171FB" w14:paraId="5DA1850A"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3A6009" w:rsidRPr="00107C20" w:rsidRDefault="003A6009" w:rsidP="003A60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3A6009" w:rsidRPr="00107C20" w:rsidRDefault="003A6009" w:rsidP="003A6009">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77777777" w:rsidR="003A6009" w:rsidRPr="00107C20" w:rsidRDefault="003A6009" w:rsidP="003A60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3A6009" w:rsidRPr="00107C20" w:rsidRDefault="003A6009" w:rsidP="003A60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3A6009" w:rsidRPr="00107C20" w:rsidRDefault="003A6009" w:rsidP="003A6009">
            <w:pPr>
              <w:spacing w:after="0"/>
              <w:rPr>
                <w:rFonts w:ascii="Arial" w:hAnsi="Arial" w:cs="Arial"/>
                <w:lang w:val="en-US"/>
              </w:rPr>
            </w:pPr>
          </w:p>
        </w:tc>
      </w:tr>
      <w:tr w:rsidR="003A6009" w:rsidRPr="000472D1" w14:paraId="49F12DCE"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3A6009" w:rsidRPr="00107C20" w:rsidRDefault="003A6009" w:rsidP="003A6009">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3A6009" w:rsidRPr="00107C20" w:rsidRDefault="003A6009" w:rsidP="003A6009">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3A6009" w:rsidRPr="00107C20" w:rsidRDefault="003A6009" w:rsidP="003A6009">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3A6009" w:rsidRPr="00107C20" w:rsidRDefault="003A6009" w:rsidP="003A6009">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3A6009" w:rsidRPr="00107C20" w:rsidRDefault="003A6009" w:rsidP="003A6009">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3A6009" w:rsidRPr="00107C20" w:rsidRDefault="003A6009" w:rsidP="003A6009">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3A6009" w:rsidRPr="00107C20" w:rsidRDefault="003A6009" w:rsidP="003A6009">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3A6009" w:rsidRPr="00107C20" w:rsidRDefault="003A6009" w:rsidP="003A6009">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A6009" w:rsidRPr="00107C20" w14:paraId="077709EB"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3A6009" w:rsidRPr="00107C20" w:rsidRDefault="003A6009" w:rsidP="003A6009">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3A6009" w:rsidRPr="00107C20" w:rsidRDefault="003A6009" w:rsidP="003A6009">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3A6009" w:rsidRPr="00107C20" w:rsidRDefault="003A6009" w:rsidP="003A600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3A6009" w:rsidRPr="00107C20" w:rsidRDefault="003A6009" w:rsidP="003A600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3A6009" w:rsidRPr="00107C20" w:rsidRDefault="003A6009" w:rsidP="003A6009">
            <w:pPr>
              <w:spacing w:after="0"/>
              <w:rPr>
                <w:rFonts w:ascii="Arial" w:hAnsi="Arial" w:cs="Arial"/>
                <w:color w:val="FF0000"/>
                <w:lang w:val="en-US"/>
              </w:rPr>
            </w:pPr>
          </w:p>
        </w:tc>
      </w:tr>
      <w:tr w:rsidR="003A6009" w:rsidRPr="00107C20" w14:paraId="24A59219"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7CC42CD9"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3A6009" w:rsidRPr="00107C20" w:rsidRDefault="003A6009" w:rsidP="003A6009">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3A6009" w:rsidRPr="00107C20" w:rsidRDefault="003A6009" w:rsidP="003A600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3A6009" w:rsidRPr="00107C20"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3A6009" w:rsidRPr="00107C20" w:rsidRDefault="003A6009" w:rsidP="003A6009">
            <w:pPr>
              <w:spacing w:after="0"/>
              <w:rPr>
                <w:rFonts w:ascii="Arial" w:hAnsi="Arial" w:cs="Arial"/>
                <w:color w:val="FF0000"/>
                <w:lang w:val="en-US"/>
              </w:rPr>
            </w:pPr>
          </w:p>
        </w:tc>
      </w:tr>
      <w:tr w:rsidR="003A6009" w:rsidRPr="000472D1" w14:paraId="1301683F"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3A6009" w:rsidRPr="00B63BD8" w:rsidRDefault="003A6009" w:rsidP="003A6009">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2</w:t>
            </w:r>
          </w:p>
        </w:tc>
        <w:tc>
          <w:tcPr>
            <w:tcW w:w="2527" w:type="dxa"/>
            <w:tcBorders>
              <w:bottom w:val="single" w:sz="4" w:space="0" w:color="auto"/>
            </w:tcBorders>
            <w:shd w:val="clear" w:color="auto" w:fill="FDE9D9" w:themeFill="accent6" w:themeFillTint="33"/>
          </w:tcPr>
          <w:p w14:paraId="6FC0396C"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3A6009" w:rsidRPr="00107C20" w:rsidRDefault="003A6009" w:rsidP="003A600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3A6009" w:rsidRPr="00107C20"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3A6009" w:rsidRPr="00107C20" w:rsidRDefault="003A6009" w:rsidP="003A600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3A6009" w:rsidRPr="00107C20" w:rsidRDefault="003A6009" w:rsidP="003A6009">
            <w:pPr>
              <w:spacing w:after="0"/>
              <w:rPr>
                <w:rFonts w:ascii="Arial" w:hAnsi="Arial" w:cs="Arial"/>
                <w:color w:val="FF0000"/>
                <w:lang w:val="en-US"/>
              </w:rPr>
            </w:pPr>
          </w:p>
        </w:tc>
      </w:tr>
      <w:tr w:rsidR="003A6009" w:rsidRPr="000472D1" w14:paraId="73466545" w14:textId="77777777" w:rsidTr="003A6009">
        <w:trPr>
          <w:gridAfter w:val="1"/>
          <w:wAfter w:w="4484" w:type="dxa"/>
          <w:cantSplit/>
        </w:trPr>
        <w:tc>
          <w:tcPr>
            <w:tcW w:w="974" w:type="dxa"/>
            <w:tcBorders>
              <w:top w:val="nil"/>
              <w:left w:val="single" w:sz="18" w:space="0" w:color="auto"/>
              <w:bottom w:val="single" w:sz="4" w:space="0" w:color="auto"/>
            </w:tcBorders>
          </w:tcPr>
          <w:p w14:paraId="3808F8CD" w14:textId="77777777" w:rsidR="003A6009" w:rsidRPr="00107C20" w:rsidRDefault="003A6009" w:rsidP="003A6009">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3A6009" w:rsidRPr="00107C20" w:rsidRDefault="003A6009" w:rsidP="003A6009">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3A6009" w:rsidRPr="00107C20" w:rsidRDefault="003A6009" w:rsidP="003A6009">
            <w:pPr>
              <w:spacing w:after="0"/>
              <w:rPr>
                <w:rFonts w:ascii="Arial" w:hAnsi="Arial" w:cs="Arial"/>
                <w:color w:val="000000"/>
                <w:lang w:val="en-US"/>
              </w:rPr>
            </w:pPr>
          </w:p>
        </w:tc>
        <w:tc>
          <w:tcPr>
            <w:tcW w:w="995" w:type="dxa"/>
            <w:tcBorders>
              <w:top w:val="nil"/>
            </w:tcBorders>
            <w:shd w:val="clear" w:color="auto" w:fill="auto"/>
          </w:tcPr>
          <w:p w14:paraId="01B87593" w14:textId="77777777" w:rsidR="003A6009" w:rsidRPr="00107C20" w:rsidRDefault="003A6009" w:rsidP="003A6009">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3A6009" w:rsidRPr="00107C20" w:rsidRDefault="003A6009" w:rsidP="003A6009">
            <w:pPr>
              <w:spacing w:after="0"/>
              <w:rPr>
                <w:rFonts w:ascii="Arial" w:hAnsi="Arial" w:cs="Arial"/>
                <w:color w:val="FF0000"/>
                <w:lang w:val="en-US"/>
              </w:rPr>
            </w:pPr>
          </w:p>
        </w:tc>
      </w:tr>
      <w:tr w:rsidR="003A6009" w:rsidRPr="000472D1" w14:paraId="2170023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3A6009" w:rsidRPr="00B63BD8" w:rsidRDefault="003A6009" w:rsidP="003A6009">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3</w:t>
            </w:r>
          </w:p>
        </w:tc>
        <w:tc>
          <w:tcPr>
            <w:tcW w:w="2527" w:type="dxa"/>
            <w:tcBorders>
              <w:bottom w:val="single" w:sz="4" w:space="0" w:color="auto"/>
            </w:tcBorders>
            <w:shd w:val="clear" w:color="auto" w:fill="FDE9D9" w:themeFill="accent6" w:themeFillTint="33"/>
          </w:tcPr>
          <w:p w14:paraId="3D89054D"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3A6009" w:rsidRPr="00107C20" w:rsidRDefault="003A6009" w:rsidP="003A600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3A6009" w:rsidRPr="00107C20"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3A6009" w:rsidRPr="00107C20" w:rsidRDefault="003A6009" w:rsidP="003A600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3A6009" w:rsidRPr="00107C20" w:rsidRDefault="003A6009" w:rsidP="003A6009">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3A6009" w:rsidRPr="000472D1" w14:paraId="188962CC"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6111361E"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3A6009" w:rsidRPr="00107C20" w:rsidRDefault="003A6009" w:rsidP="003A6009">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3A6009" w:rsidRPr="00107C20" w:rsidRDefault="003A6009" w:rsidP="003A6009">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3A6009" w:rsidRPr="00107C20"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3A6009" w:rsidRPr="00107C20" w:rsidRDefault="003A6009" w:rsidP="003A6009">
            <w:pPr>
              <w:spacing w:after="0"/>
              <w:rPr>
                <w:rFonts w:ascii="Arial" w:hAnsi="Arial" w:cs="Arial"/>
                <w:color w:val="FF0000"/>
                <w:lang w:val="en-US"/>
              </w:rPr>
            </w:pPr>
          </w:p>
        </w:tc>
      </w:tr>
      <w:tr w:rsidR="003A6009" w:rsidRPr="000472D1" w14:paraId="709F8986"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3A6009" w:rsidRPr="00B63BD8" w:rsidRDefault="003A6009" w:rsidP="003A6009">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34DE5457"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3A6009" w:rsidRPr="00107C20" w:rsidRDefault="003A6009" w:rsidP="003A6009">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3A6009" w:rsidRPr="00107C20"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3A6009" w:rsidRPr="00107C20" w:rsidRDefault="003A6009" w:rsidP="003A6009">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3A6009" w:rsidRPr="00107C20" w:rsidRDefault="003A6009" w:rsidP="003A6009">
            <w:pPr>
              <w:spacing w:after="0"/>
              <w:rPr>
                <w:rFonts w:ascii="Arial" w:hAnsi="Arial" w:cs="Arial"/>
                <w:color w:val="FF0000"/>
                <w:lang w:val="en-US"/>
              </w:rPr>
            </w:pPr>
          </w:p>
        </w:tc>
      </w:tr>
      <w:tr w:rsidR="003A6009" w:rsidRPr="000472D1" w14:paraId="7A6A5842" w14:textId="77777777" w:rsidTr="00CA4366">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3A6009" w:rsidRPr="00107C20" w:rsidRDefault="003A6009" w:rsidP="003A6009">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28F7B9F3" w:rsidR="003A6009" w:rsidRPr="0005226A" w:rsidRDefault="003A6009" w:rsidP="003A6009">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0BA7F33" w14:textId="6F6C4DF6"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3D5E2D7" w:rsidR="003A6009" w:rsidRPr="0005226A" w:rsidRDefault="003A6009" w:rsidP="003A6009">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3A6009" w:rsidRPr="00107C20" w:rsidRDefault="003A6009" w:rsidP="003A6009">
            <w:pPr>
              <w:spacing w:after="0"/>
              <w:rPr>
                <w:rFonts w:ascii="Arial" w:hAnsi="Arial" w:cs="Arial"/>
                <w:color w:val="FF0000"/>
                <w:lang w:val="en-US"/>
              </w:rPr>
            </w:pPr>
          </w:p>
        </w:tc>
      </w:tr>
      <w:tr w:rsidR="003A6009" w:rsidRPr="000472D1" w14:paraId="18DDA7DF"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000A10E0"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3A6009" w:rsidRPr="00107C20" w:rsidRDefault="003A6009" w:rsidP="003A6009">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3A6009" w:rsidRPr="0005226A" w:rsidRDefault="003A6009" w:rsidP="003A6009">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3A6009" w:rsidRPr="00107C20" w:rsidRDefault="003A6009" w:rsidP="003A6009">
            <w:pPr>
              <w:spacing w:after="0"/>
              <w:rPr>
                <w:rFonts w:ascii="Arial" w:hAnsi="Arial" w:cs="Arial"/>
                <w:color w:val="FF0000"/>
                <w:lang w:val="en-US"/>
              </w:rPr>
            </w:pPr>
          </w:p>
        </w:tc>
      </w:tr>
      <w:tr w:rsidR="003A6009" w:rsidRPr="000472D1" w14:paraId="1EC786F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3A6009" w:rsidRPr="00B63BD8" w:rsidRDefault="003A6009" w:rsidP="003A6009">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3A6009" w:rsidRPr="0005226A"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3A6009" w:rsidRPr="00107C20" w:rsidRDefault="003A6009" w:rsidP="003A6009">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3A6009" w:rsidRPr="000472D1" w14:paraId="0F9A755B"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auto"/>
          </w:tcPr>
          <w:p w14:paraId="2C4091E9" w14:textId="77777777" w:rsidR="003A6009" w:rsidRPr="00E43E33" w:rsidRDefault="003A6009" w:rsidP="003A6009">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3A6009" w:rsidRPr="00107C20" w:rsidRDefault="003A6009" w:rsidP="003A6009">
            <w:pPr>
              <w:spacing w:after="0"/>
              <w:rPr>
                <w:rFonts w:ascii="Arial" w:hAnsi="Arial" w:cs="Arial"/>
                <w:b/>
                <w:bCs/>
                <w:lang w:val="en-US"/>
              </w:rPr>
            </w:pPr>
          </w:p>
        </w:tc>
        <w:tc>
          <w:tcPr>
            <w:tcW w:w="1240" w:type="dxa"/>
            <w:tcBorders>
              <w:top w:val="nil"/>
              <w:bottom w:val="single" w:sz="4" w:space="0" w:color="auto"/>
            </w:tcBorders>
            <w:shd w:val="clear" w:color="auto" w:fill="auto"/>
          </w:tcPr>
          <w:p w14:paraId="2867F537" w14:textId="77777777" w:rsidR="003A6009" w:rsidRPr="0005226A" w:rsidRDefault="003A6009" w:rsidP="003A6009">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3737118D"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nil"/>
            </w:tcBorders>
            <w:shd w:val="clear" w:color="auto" w:fill="auto"/>
          </w:tcPr>
          <w:p w14:paraId="56A92E81" w14:textId="77777777" w:rsidR="003A6009" w:rsidRPr="0005226A" w:rsidRDefault="003A6009" w:rsidP="003A6009">
            <w:pPr>
              <w:spacing w:after="0"/>
              <w:rPr>
                <w:rFonts w:ascii="Arial" w:hAnsi="Arial" w:cs="Arial"/>
                <w:color w:val="000000"/>
                <w:lang w:val="en-US"/>
              </w:rPr>
            </w:pPr>
          </w:p>
        </w:tc>
        <w:tc>
          <w:tcPr>
            <w:tcW w:w="995" w:type="dxa"/>
            <w:tcBorders>
              <w:top w:val="nil"/>
            </w:tcBorders>
            <w:shd w:val="clear" w:color="auto" w:fill="auto"/>
          </w:tcPr>
          <w:p w14:paraId="3369F45D" w14:textId="77777777" w:rsidR="003A6009" w:rsidRPr="0005226A" w:rsidRDefault="003A6009" w:rsidP="003A6009">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02D0640A" w14:textId="77777777" w:rsidR="003A6009" w:rsidRPr="00107C20" w:rsidRDefault="003A6009" w:rsidP="003A6009">
            <w:pPr>
              <w:spacing w:after="0"/>
              <w:rPr>
                <w:rFonts w:ascii="Arial" w:hAnsi="Arial" w:cs="Arial"/>
                <w:color w:val="FF0000"/>
                <w:lang w:val="en-US"/>
              </w:rPr>
            </w:pPr>
          </w:p>
        </w:tc>
      </w:tr>
      <w:tr w:rsidR="003A6009" w:rsidRPr="000472D1" w14:paraId="4D65B09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3A6009" w:rsidRPr="00B63BD8" w:rsidRDefault="003A6009" w:rsidP="003A6009">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3A6009" w:rsidRPr="0005226A" w:rsidRDefault="003A6009" w:rsidP="003A6009">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3A6009" w:rsidRPr="00107C20" w:rsidRDefault="003A6009" w:rsidP="003A6009">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3A6009" w:rsidRPr="000472D1" w14:paraId="7A7252B2"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51338EC7"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3A6009" w:rsidRPr="00107C20" w:rsidRDefault="003A6009" w:rsidP="003A6009">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3A6009" w:rsidRPr="0005226A" w:rsidRDefault="003A6009" w:rsidP="003A600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3A6009" w:rsidRPr="00107C20" w:rsidRDefault="003A6009" w:rsidP="003A6009">
            <w:pPr>
              <w:spacing w:after="0"/>
              <w:rPr>
                <w:rFonts w:ascii="Arial" w:hAnsi="Arial" w:cs="Arial"/>
                <w:color w:val="FF0000"/>
                <w:lang w:val="en-US"/>
              </w:rPr>
            </w:pPr>
          </w:p>
        </w:tc>
      </w:tr>
      <w:tr w:rsidR="00755A77" w:rsidRPr="00107C20" w14:paraId="48337243"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5877C91D" w:rsidR="00755A77" w:rsidRPr="00B63BD8" w:rsidRDefault="00755A77" w:rsidP="009E0D2A">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755A77" w:rsidRPr="00755A77" w:rsidRDefault="00755A77" w:rsidP="009E0D2A">
            <w:pPr>
              <w:spacing w:after="0"/>
              <w:rPr>
                <w:rFonts w:ascii="Arial" w:hAnsi="Arial" w:cs="Arial"/>
                <w:b/>
                <w:bCs/>
                <w:lang w:val="en-DE"/>
              </w:rPr>
            </w:pPr>
            <w:r w:rsidRPr="00107C20">
              <w:rPr>
                <w:rFonts w:ascii="Arial" w:hAnsi="Arial" w:cs="Arial"/>
                <w:b/>
                <w:bCs/>
                <w:lang w:val="en-US"/>
              </w:rPr>
              <w:t xml:space="preserve">Future </w:t>
            </w:r>
            <w:r>
              <w:rPr>
                <w:rFonts w:ascii="Arial" w:hAnsi="Arial" w:cs="Arial"/>
                <w:b/>
                <w:bCs/>
                <w:lang w:val="en-DE"/>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755A77" w:rsidRPr="0005226A" w:rsidRDefault="00755A77" w:rsidP="009E0D2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755A77" w:rsidRPr="0005226A" w:rsidRDefault="00755A77" w:rsidP="009E0D2A">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755A77" w:rsidRPr="0005226A" w:rsidRDefault="00755A77" w:rsidP="009E0D2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755A77" w:rsidRPr="0005226A" w:rsidRDefault="00755A77" w:rsidP="009E0D2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7DD19CD" w14:textId="44B49253" w:rsidR="00755A77" w:rsidRPr="00755A77" w:rsidRDefault="00755A77" w:rsidP="009E0D2A">
            <w:pPr>
              <w:spacing w:after="0"/>
              <w:rPr>
                <w:rFonts w:ascii="Arial" w:hAnsi="Arial" w:cs="Arial"/>
                <w:color w:val="FF0000"/>
                <w:lang w:val="en-DE"/>
              </w:rPr>
            </w:pPr>
            <w:r>
              <w:rPr>
                <w:rFonts w:ascii="Arial" w:hAnsi="Arial" w:cs="Arial"/>
                <w:color w:val="FF0000"/>
                <w:lang w:val="en-DE"/>
              </w:rPr>
              <w:t>Future Releases, 6G, Joint session with RAN/SA/CT</w:t>
            </w:r>
          </w:p>
        </w:tc>
      </w:tr>
      <w:tr w:rsidR="00755A77" w:rsidRPr="00107C20" w14:paraId="2DFD37DB" w14:textId="77777777" w:rsidTr="009E0D2A">
        <w:trPr>
          <w:gridAfter w:val="1"/>
          <w:wAfter w:w="4484" w:type="dxa"/>
          <w:cantSplit/>
        </w:trPr>
        <w:tc>
          <w:tcPr>
            <w:tcW w:w="974" w:type="dxa"/>
            <w:tcBorders>
              <w:top w:val="single" w:sz="4" w:space="0" w:color="auto"/>
              <w:left w:val="single" w:sz="18" w:space="0" w:color="auto"/>
              <w:bottom w:val="single" w:sz="4" w:space="0" w:color="auto"/>
            </w:tcBorders>
          </w:tcPr>
          <w:p w14:paraId="78B3554B" w14:textId="77777777" w:rsidR="00755A77" w:rsidRPr="00107C20" w:rsidRDefault="00755A77" w:rsidP="009E0D2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755A77" w:rsidRPr="00107C20" w:rsidRDefault="00755A77" w:rsidP="009E0D2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1C830AE" w14:textId="77777777" w:rsidR="00755A77" w:rsidRPr="0005226A" w:rsidRDefault="00755A77" w:rsidP="009E0D2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180055A3" w14:textId="77777777" w:rsidR="00755A77" w:rsidRPr="0005226A" w:rsidRDefault="00755A77" w:rsidP="009E0D2A">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5FE1FA32" w14:textId="77777777" w:rsidR="00755A77" w:rsidRPr="0005226A" w:rsidRDefault="00755A77" w:rsidP="009E0D2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B4841E7" w14:textId="77777777" w:rsidR="00755A77" w:rsidRPr="0005226A" w:rsidRDefault="00755A77" w:rsidP="009E0D2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E1530C8" w14:textId="77777777" w:rsidR="00755A77" w:rsidRPr="00107C20" w:rsidRDefault="00755A77" w:rsidP="009E0D2A">
            <w:pPr>
              <w:spacing w:after="0"/>
              <w:rPr>
                <w:rFonts w:ascii="Arial" w:hAnsi="Arial" w:cs="Arial"/>
                <w:color w:val="FF0000"/>
                <w:lang w:val="en-US"/>
              </w:rPr>
            </w:pPr>
          </w:p>
        </w:tc>
      </w:tr>
      <w:tr w:rsidR="003A6009" w:rsidRPr="000472D1" w14:paraId="62B44DC5"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0EDB75BF"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3A6009" w:rsidRPr="00107C20" w:rsidRDefault="003A6009" w:rsidP="003A6009">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3A6009" w:rsidRPr="0005226A" w:rsidRDefault="003A6009" w:rsidP="003A6009">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3A6009" w:rsidRPr="00107C20" w:rsidRDefault="003A6009" w:rsidP="003A6009">
            <w:pPr>
              <w:spacing w:after="0"/>
              <w:rPr>
                <w:rFonts w:ascii="Arial" w:hAnsi="Arial" w:cs="Arial"/>
                <w:color w:val="FF0000"/>
                <w:lang w:val="en-US"/>
              </w:rPr>
            </w:pPr>
          </w:p>
        </w:tc>
      </w:tr>
      <w:tr w:rsidR="003A6009" w:rsidRPr="000472D1" w14:paraId="15AAA419"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3A6009" w:rsidRPr="00107C20" w:rsidRDefault="003A6009" w:rsidP="003A6009">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3A6009" w:rsidRPr="0005226A" w:rsidRDefault="003A6009" w:rsidP="003A6009">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3A6009" w:rsidRPr="0005226A" w:rsidRDefault="003A6009" w:rsidP="003A6009">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3A6009" w:rsidRPr="0005226A" w:rsidRDefault="003A6009" w:rsidP="003A6009">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3A6009" w:rsidRPr="00107C20" w:rsidRDefault="003A6009" w:rsidP="003A6009">
            <w:pPr>
              <w:spacing w:after="0"/>
              <w:rPr>
                <w:rFonts w:ascii="Arial" w:hAnsi="Arial" w:cs="Arial"/>
                <w:lang w:val="en-US"/>
              </w:rPr>
            </w:pPr>
            <w:r w:rsidRPr="00107C20">
              <w:rPr>
                <w:rFonts w:ascii="Arial" w:hAnsi="Arial" w:cs="Arial"/>
                <w:color w:val="FF0000"/>
                <w:lang w:val="en-US"/>
              </w:rPr>
              <w:t>Review of the 3GPP work plan</w:t>
            </w:r>
          </w:p>
        </w:tc>
      </w:tr>
      <w:tr w:rsidR="003A6009" w:rsidRPr="00EF095E" w14:paraId="76D7DE06"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3A6009" w:rsidRPr="00107C20" w:rsidRDefault="003A6009" w:rsidP="003A60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3A6009" w:rsidRPr="00107C20" w:rsidRDefault="003A6009" w:rsidP="003A6009">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925658D" w14:textId="77777777" w:rsidR="003A6009" w:rsidRPr="0005226A" w:rsidRDefault="003A6009" w:rsidP="003A6009">
            <w:pPr>
              <w:spacing w:after="0"/>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3AB5A59E" w14:textId="77777777" w:rsidR="003A6009" w:rsidRPr="0005226A" w:rsidRDefault="003A6009" w:rsidP="003A60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659F7E9B" w14:textId="77777777" w:rsidR="003A6009" w:rsidRPr="0005226A" w:rsidRDefault="003A6009" w:rsidP="003A6009">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32C8E2D7" w14:textId="77777777" w:rsidR="003A6009" w:rsidRPr="0005226A" w:rsidRDefault="003A6009" w:rsidP="003A6009">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5FB32679" w14:textId="77777777" w:rsidR="003A6009" w:rsidRPr="00107C20" w:rsidRDefault="003A6009" w:rsidP="003A6009">
            <w:pPr>
              <w:spacing w:after="0"/>
              <w:rPr>
                <w:rFonts w:ascii="Arial" w:hAnsi="Arial" w:cs="Arial"/>
                <w:lang w:val="en-US"/>
              </w:rPr>
            </w:pPr>
          </w:p>
        </w:tc>
      </w:tr>
      <w:tr w:rsidR="003A6009" w:rsidRPr="000472D1" w14:paraId="5B16A8A6"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3A6009" w:rsidRPr="00107C20" w:rsidRDefault="003A6009" w:rsidP="003A600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3A6009" w:rsidRPr="00107C20" w:rsidRDefault="003A6009" w:rsidP="003A6009">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3A6009" w:rsidRPr="00107C20" w:rsidRDefault="003A6009" w:rsidP="003A6009">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3A6009" w:rsidRPr="00107C20" w:rsidRDefault="003A6009" w:rsidP="003A6009">
            <w:pPr>
              <w:spacing w:after="0"/>
              <w:rPr>
                <w:rFonts w:ascii="Arial" w:hAnsi="Arial" w:cs="Arial"/>
                <w:lang w:val="en-US"/>
              </w:rPr>
            </w:pPr>
          </w:p>
        </w:tc>
      </w:tr>
      <w:tr w:rsidR="003A6009" w:rsidRPr="000472D1" w14:paraId="5D589071" w14:textId="77777777" w:rsidTr="003A6009">
        <w:trPr>
          <w:gridAfter w:val="1"/>
          <w:wAfter w:w="4484" w:type="dxa"/>
          <w:cantSplit/>
        </w:trPr>
        <w:tc>
          <w:tcPr>
            <w:tcW w:w="974" w:type="dxa"/>
            <w:tcBorders>
              <w:top w:val="single" w:sz="4" w:space="0" w:color="auto"/>
              <w:left w:val="single" w:sz="18" w:space="0" w:color="auto"/>
              <w:bottom w:val="nil"/>
            </w:tcBorders>
          </w:tcPr>
          <w:p w14:paraId="0F50E211"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nil"/>
            </w:tcBorders>
          </w:tcPr>
          <w:p w14:paraId="2CFD6006" w14:textId="77777777" w:rsidR="003A6009" w:rsidRPr="00107C20" w:rsidRDefault="003A6009" w:rsidP="003A6009">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3A6009" w:rsidRPr="00107C20" w:rsidRDefault="003A6009" w:rsidP="003A600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auto"/>
          </w:tcPr>
          <w:p w14:paraId="77EA64B3" w14:textId="13734BC2" w:rsidR="003A6009" w:rsidRPr="00107C20" w:rsidRDefault="003A6009" w:rsidP="003A6009">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3A6009" w:rsidRPr="00107C20" w:rsidRDefault="003A6009" w:rsidP="003A600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3A6009" w:rsidRPr="00107C20" w:rsidRDefault="003A6009" w:rsidP="003A600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3A6009" w:rsidRPr="00107C20" w:rsidRDefault="003A6009" w:rsidP="003A6009">
            <w:pPr>
              <w:spacing w:after="0"/>
              <w:rPr>
                <w:rFonts w:ascii="Arial" w:hAnsi="Arial" w:cs="Arial"/>
                <w:lang w:val="en-US"/>
              </w:rPr>
            </w:pPr>
          </w:p>
        </w:tc>
      </w:tr>
      <w:tr w:rsidR="003A6009" w:rsidRPr="000472D1" w14:paraId="08B06D2D" w14:textId="77777777" w:rsidTr="003A6009">
        <w:trPr>
          <w:gridAfter w:val="1"/>
          <w:wAfter w:w="4484" w:type="dxa"/>
          <w:cantSplit/>
        </w:trPr>
        <w:tc>
          <w:tcPr>
            <w:tcW w:w="974" w:type="dxa"/>
            <w:tcBorders>
              <w:top w:val="single" w:sz="4" w:space="0" w:color="auto"/>
              <w:left w:val="single" w:sz="18" w:space="0" w:color="auto"/>
              <w:bottom w:val="nil"/>
            </w:tcBorders>
          </w:tcPr>
          <w:p w14:paraId="740662FB" w14:textId="77777777" w:rsidR="003A6009" w:rsidRPr="00107C20" w:rsidRDefault="003A6009" w:rsidP="003A6009">
            <w:pPr>
              <w:spacing w:after="0"/>
              <w:rPr>
                <w:rFonts w:ascii="Arial" w:hAnsi="Arial" w:cs="Arial"/>
                <w:b/>
                <w:bCs/>
                <w:lang w:val="en-US"/>
              </w:rPr>
            </w:pPr>
          </w:p>
        </w:tc>
        <w:tc>
          <w:tcPr>
            <w:tcW w:w="2527" w:type="dxa"/>
            <w:tcBorders>
              <w:top w:val="single" w:sz="4" w:space="0" w:color="auto"/>
              <w:bottom w:val="nil"/>
            </w:tcBorders>
          </w:tcPr>
          <w:p w14:paraId="34101E49" w14:textId="77777777" w:rsidR="003A6009" w:rsidRPr="00107C20" w:rsidRDefault="003A6009" w:rsidP="003A6009">
            <w:pPr>
              <w:spacing w:after="0"/>
              <w:rPr>
                <w:rFonts w:ascii="Arial" w:hAnsi="Arial" w:cs="Arial"/>
                <w:b/>
                <w:bCs/>
                <w:lang w:val="en-US"/>
              </w:rPr>
            </w:pPr>
          </w:p>
        </w:tc>
        <w:tc>
          <w:tcPr>
            <w:tcW w:w="1240" w:type="dxa"/>
            <w:tcBorders>
              <w:top w:val="single" w:sz="4" w:space="0" w:color="auto"/>
              <w:bottom w:val="nil"/>
            </w:tcBorders>
          </w:tcPr>
          <w:p w14:paraId="6966ADF5"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232C8F3C"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3A6009" w:rsidRPr="00107C20" w:rsidRDefault="003A6009" w:rsidP="003A6009">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3A6009" w:rsidRPr="00107C20" w:rsidRDefault="003A6009" w:rsidP="003A6009">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3A6009" w:rsidRPr="00107C20" w:rsidRDefault="003A6009" w:rsidP="003A6009">
            <w:pPr>
              <w:spacing w:after="0"/>
              <w:rPr>
                <w:rFonts w:ascii="Arial" w:hAnsi="Arial" w:cs="Arial"/>
                <w:lang w:val="en-US"/>
              </w:rPr>
            </w:pPr>
          </w:p>
        </w:tc>
      </w:tr>
      <w:tr w:rsidR="003A6009" w:rsidRPr="000472D1" w14:paraId="449D04B3"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3A6009" w:rsidRPr="00107C20" w:rsidRDefault="003A6009" w:rsidP="003A600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3A6009" w:rsidRPr="00107C20" w:rsidRDefault="003A6009" w:rsidP="003A6009">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3A6009" w:rsidRPr="00107C20" w:rsidRDefault="003A6009" w:rsidP="003A6009">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3A6009" w:rsidRPr="00107C20" w:rsidRDefault="003A6009" w:rsidP="003A6009">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3A6009" w:rsidRPr="00107C20" w:rsidRDefault="003A6009" w:rsidP="003A6009">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3A6009" w:rsidRPr="00107C20" w:rsidRDefault="003A6009" w:rsidP="003A6009">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33A5D36E" w:rsidR="003A6009" w:rsidRPr="001E7CB9" w:rsidRDefault="003A6009" w:rsidP="003A6009">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lang w:val="en-DE"/>
              </w:rPr>
              <w:t>(UTC)</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E434D8">
      <w:headerReference w:type="default"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1E86F" w14:textId="77777777" w:rsidR="00EF36EE" w:rsidRDefault="00EF36EE">
      <w:r>
        <w:separator/>
      </w:r>
    </w:p>
  </w:endnote>
  <w:endnote w:type="continuationSeparator" w:id="0">
    <w:p w14:paraId="6ED3A6CD" w14:textId="77777777" w:rsidR="00EF36EE" w:rsidRDefault="00EF3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9E0D2A" w:rsidRDefault="009E0D2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9E0D2A" w:rsidRDefault="009E0D2A"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04E87" w14:textId="77777777" w:rsidR="00EF36EE" w:rsidRDefault="00EF36EE">
      <w:r>
        <w:separator/>
      </w:r>
    </w:p>
  </w:footnote>
  <w:footnote w:type="continuationSeparator" w:id="0">
    <w:p w14:paraId="05BDD681" w14:textId="77777777" w:rsidR="00EF36EE" w:rsidRDefault="00EF3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9E0D2A" w:rsidRDefault="009E0D2A">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7935D034" w:rsidR="009E0D2A" w:rsidRPr="008F3A62" w:rsidRDefault="009E0D2A" w:rsidP="00FE65D9">
    <w:pPr>
      <w:pStyle w:val="CRCoverPage"/>
      <w:tabs>
        <w:tab w:val="right" w:pos="9639"/>
      </w:tabs>
      <w:rPr>
        <w:b/>
        <w:noProof/>
        <w:sz w:val="24"/>
        <w:lang w:val="en-DE"/>
      </w:rPr>
    </w:pPr>
    <w:r w:rsidRPr="00FE65D9">
      <w:rPr>
        <w:b/>
        <w:bCs/>
        <w:noProof/>
        <w:sz w:val="24"/>
        <w:lang w:val="sv-SE"/>
      </w:rPr>
      <w:t>3GPP TSG CT#</w:t>
    </w:r>
    <w:r>
      <w:rPr>
        <w:b/>
        <w:bCs/>
        <w:noProof/>
        <w:sz w:val="24"/>
        <w:lang w:val="en-DE"/>
      </w:rPr>
      <w:t>102</w:t>
    </w:r>
    <w:r>
      <w:rPr>
        <w:b/>
        <w:noProof/>
        <w:sz w:val="24"/>
      </w:rPr>
      <w:tab/>
    </w:r>
    <w:r>
      <w:rPr>
        <w:b/>
        <w:noProof/>
        <w:sz w:val="24"/>
      </w:rPr>
      <w:tab/>
    </w:r>
    <w:r>
      <w:rPr>
        <w:b/>
        <w:noProof/>
        <w:sz w:val="24"/>
      </w:rPr>
      <w:tab/>
    </w:r>
    <w:r>
      <w:rPr>
        <w:b/>
        <w:noProof/>
        <w:sz w:val="24"/>
      </w:rPr>
      <w:tab/>
    </w:r>
    <w:r>
      <w:rPr>
        <w:b/>
        <w:noProof/>
        <w:sz w:val="24"/>
      </w:rPr>
      <w:tab/>
    </w:r>
    <w:r>
      <w:rPr>
        <w:b/>
        <w:noProof/>
        <w:sz w:val="24"/>
      </w:rPr>
      <w:tab/>
      <w:t>CP-23</w:t>
    </w:r>
    <w:r>
      <w:rPr>
        <w:b/>
        <w:noProof/>
        <w:sz w:val="24"/>
        <w:lang w:val="en-DE"/>
      </w:rPr>
      <w:t>2</w:t>
    </w:r>
    <w:r>
      <w:rPr>
        <w:b/>
        <w:noProof/>
        <w:sz w:val="24"/>
      </w:rPr>
      <w:t>00</w:t>
    </w:r>
    <w:r>
      <w:rPr>
        <w:b/>
        <w:noProof/>
        <w:sz w:val="24"/>
        <w:lang w:val="en-DE"/>
      </w:rPr>
      <w:t>1</w:t>
    </w:r>
  </w:p>
  <w:p w14:paraId="78BEBCC3" w14:textId="79F3CC4F" w:rsidR="009E0D2A" w:rsidRPr="00163A37" w:rsidRDefault="009E0D2A" w:rsidP="00825481">
    <w:pPr>
      <w:pStyle w:val="CRCoverPage"/>
      <w:tabs>
        <w:tab w:val="right" w:pos="9639"/>
      </w:tabs>
      <w:spacing w:after="0"/>
      <w:rPr>
        <w:b/>
        <w:sz w:val="22"/>
      </w:rPr>
    </w:pPr>
    <w:r w:rsidRPr="00DB4E72">
      <w:rPr>
        <w:b/>
        <w:bCs/>
        <w:noProof/>
        <w:sz w:val="24"/>
      </w:rPr>
      <w:t>Edinburgh</w:t>
    </w:r>
    <w:r>
      <w:rPr>
        <w:b/>
        <w:bCs/>
        <w:noProof/>
        <w:sz w:val="24"/>
        <w:lang w:val="en-DE"/>
      </w:rPr>
      <w:t xml:space="preserve"> </w:t>
    </w:r>
    <w:r w:rsidRPr="00FE65D9">
      <w:rPr>
        <w:b/>
        <w:bCs/>
        <w:noProof/>
        <w:sz w:val="24"/>
        <w:lang w:val="sv-SE"/>
      </w:rPr>
      <w:t xml:space="preserve">– </w:t>
    </w:r>
    <w:r>
      <w:rPr>
        <w:b/>
        <w:bCs/>
        <w:noProof/>
        <w:sz w:val="24"/>
        <w:lang w:val="en-DE"/>
      </w:rPr>
      <w:t>11</w:t>
    </w:r>
    <w:r>
      <w:rPr>
        <w:b/>
        <w:bCs/>
        <w:noProof/>
        <w:sz w:val="24"/>
        <w:vertAlign w:val="superscript"/>
        <w:lang w:val="en-DE"/>
      </w:rPr>
      <w:t>th</w:t>
    </w:r>
    <w:r>
      <w:rPr>
        <w:b/>
        <w:bCs/>
        <w:noProof/>
        <w:sz w:val="24"/>
        <w:lang w:val="sv-SE"/>
      </w:rPr>
      <w:t xml:space="preserve"> – </w:t>
    </w:r>
    <w:r>
      <w:rPr>
        <w:b/>
        <w:bCs/>
        <w:noProof/>
        <w:sz w:val="24"/>
        <w:lang w:val="en-DE"/>
      </w:rPr>
      <w:t>12</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December</w:t>
    </w:r>
    <w:r>
      <w:rPr>
        <w:b/>
        <w:bCs/>
        <w:noProof/>
        <w:sz w:val="24"/>
        <w:lang w:val="sv-SE"/>
      </w:rPr>
      <w:t xml:space="preserve"> 2023</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5"/>
  </w:num>
  <w:num w:numId="4">
    <w:abstractNumId w:val="3"/>
  </w:num>
  <w:num w:numId="5">
    <w:abstractNumId w:val="1"/>
  </w:num>
  <w:num w:numId="6">
    <w:abstractNumId w:val="2"/>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7"/>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230B"/>
    <w:rsid w:val="000624D8"/>
    <w:rsid w:val="00062621"/>
    <w:rsid w:val="0006270F"/>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1AC"/>
    <w:rsid w:val="000F7EB8"/>
    <w:rsid w:val="00100344"/>
    <w:rsid w:val="00101824"/>
    <w:rsid w:val="00101E01"/>
    <w:rsid w:val="001024B9"/>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57C0"/>
    <w:rsid w:val="001E606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F9A"/>
    <w:rsid w:val="002517BE"/>
    <w:rsid w:val="0025191A"/>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FF8"/>
    <w:rsid w:val="00403656"/>
    <w:rsid w:val="00404BB8"/>
    <w:rsid w:val="00404CD8"/>
    <w:rsid w:val="0040712C"/>
    <w:rsid w:val="004075CC"/>
    <w:rsid w:val="00410329"/>
    <w:rsid w:val="00410B57"/>
    <w:rsid w:val="00410B76"/>
    <w:rsid w:val="00410EB5"/>
    <w:rsid w:val="00411104"/>
    <w:rsid w:val="00412AFF"/>
    <w:rsid w:val="00412C47"/>
    <w:rsid w:val="00413959"/>
    <w:rsid w:val="00413990"/>
    <w:rsid w:val="004146E7"/>
    <w:rsid w:val="00415DDC"/>
    <w:rsid w:val="0041649B"/>
    <w:rsid w:val="00416E14"/>
    <w:rsid w:val="00416FE6"/>
    <w:rsid w:val="0042078E"/>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5AA5"/>
    <w:rsid w:val="00A85BA4"/>
    <w:rsid w:val="00A868CB"/>
    <w:rsid w:val="00A869A9"/>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2DF3"/>
    <w:rsid w:val="00C839FA"/>
    <w:rsid w:val="00C84399"/>
    <w:rsid w:val="00C84B16"/>
    <w:rsid w:val="00C84B18"/>
    <w:rsid w:val="00C85D37"/>
    <w:rsid w:val="00C85E65"/>
    <w:rsid w:val="00C86D26"/>
    <w:rsid w:val="00C90F14"/>
    <w:rsid w:val="00C91C65"/>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https://www.3gpp.org/ftp/tsg_ct/TSG_CT/TSGC_101/Docs/CP-232001.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849FA-9AF5-48FB-A56A-F833CC304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528</TotalTime>
  <Pages>30</Pages>
  <Words>3624</Words>
  <Characters>20658</Characters>
  <Application>Microsoft Office Word</Application>
  <DocSecurity>0</DocSecurity>
  <Lines>172</Lines>
  <Paragraphs>48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24234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8</cp:revision>
  <cp:lastPrinted>2003-11-12T02:51:00Z</cp:lastPrinted>
  <dcterms:created xsi:type="dcterms:W3CDTF">2023-11-19T23:07:00Z</dcterms:created>
  <dcterms:modified xsi:type="dcterms:W3CDTF">2023-11-20T14:18:00Z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(3)n/6yFVtlvIEXwKCvfMCdEyUNq+EjHJsqWoR7JmLcQQ0PuB65zbbaTmsa0I0SazK5TjrzJD6P
iaDpM1H1ipLiuR5+1mjkozzfVoAZr6NzSd5B++DCEaw9g4OyE4Jucpn6LaO2I0xEFKzT7kmo
KYjflmYc0XoPyob3vtuEwLV13ErEcA643r6hx7hF/xEC+THnxOUpNtYyeVOlBj3O79B84m2S
05IXNbVGPoNsnb2eho</vt:lpwstr>
  </property>
  <property fmtid="{D5CDD505-2E9C-101B-9397-08002B2CF9AE}" pid="10" name="_2015_ms_pID_7253431">
    <vt:lpwstr>h77i8OUNzL2w5Rk/FTFilRwBY2cdXJuHJ7Uk7IVJqUTmPwJRKyiI23
4Uq8xDsoa/8Nxb0IqZWHKCcBrO0hsE0xKPQeFvU0pDoWUy3aL0Q6Yh6cYk4Vl+FGkpnfpgp4
r9249G2z8qln4SDQrQHr2C1L6/MvFXX6Z4K2ZOo/EEf1XZUQmhIR2te+sinulZivre6sYc5L
uGrorZML2amZZ1XZdDoWlA20FjvWcGJCTZwb</vt:lpwstr>
  </property>
  <property fmtid="{D5CDD505-2E9C-101B-9397-08002B2CF9AE}" pid="11" name="_2015_ms_pID_7253432">
    <vt:lpwstr>gA==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1700418405</vt:lpwstr>
  </property>
</Properties>
</file>